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B4037C" w14:textId="0F74949D" w:rsidR="00700AD5" w:rsidRPr="00700AD5" w:rsidRDefault="00D15885" w:rsidP="00700AD5">
      <w:pPr>
        <w:tabs>
          <w:tab w:val="right" w:pos="9639"/>
        </w:tabs>
        <w:overflowPunct/>
        <w:autoSpaceDE/>
        <w:autoSpaceDN/>
        <w:adjustRightInd/>
        <w:spacing w:after="0"/>
        <w:textAlignment w:val="auto"/>
        <w:rPr>
          <w:rFonts w:ascii="Arial" w:eastAsia="MS Mincho" w:hAnsi="Arial" w:cs="Arial"/>
          <w:b/>
          <w:noProof/>
          <w:sz w:val="24"/>
          <w:lang w:eastAsia="en-US"/>
        </w:rPr>
      </w:pPr>
      <w:bookmarkStart w:id="0" w:name="_Hlk163236312"/>
      <w:r w:rsidRPr="001F2EB9">
        <w:rPr>
          <w:rFonts w:ascii="Arial" w:hAnsi="Arial" w:cs="Arial"/>
          <w:b/>
          <w:bCs/>
          <w:sz w:val="24"/>
        </w:rPr>
        <w:t>SA WG2 Meeting #16</w:t>
      </w:r>
      <w:r w:rsidR="00D21D05">
        <w:rPr>
          <w:rFonts w:ascii="Arial" w:hAnsi="Arial" w:cs="Arial"/>
          <w:b/>
          <w:bCs/>
          <w:sz w:val="24"/>
        </w:rPr>
        <w:t>9</w:t>
      </w:r>
      <w:r w:rsidR="00700AD5" w:rsidRPr="00700AD5">
        <w:rPr>
          <w:rFonts w:ascii="Arial" w:eastAsia="MS Mincho" w:hAnsi="Arial" w:cs="Arial"/>
          <w:b/>
          <w:noProof/>
          <w:sz w:val="24"/>
          <w:lang w:eastAsia="en-US"/>
        </w:rPr>
        <w:tab/>
        <w:t xml:space="preserve">   </w:t>
      </w:r>
      <w:r w:rsidR="00800FC2">
        <w:rPr>
          <w:rFonts w:ascii="Arial" w:eastAsia="MS Mincho" w:hAnsi="Arial" w:cs="Arial"/>
          <w:b/>
          <w:noProof/>
          <w:sz w:val="24"/>
          <w:lang w:eastAsia="en-US"/>
        </w:rPr>
        <w:t>S</w:t>
      </w:r>
      <w:r w:rsidR="00F82022" w:rsidRPr="00BF6537">
        <w:rPr>
          <w:rFonts w:ascii="Arial" w:eastAsia="MS Mincho" w:hAnsi="Arial" w:cs="Arial"/>
          <w:b/>
          <w:noProof/>
          <w:sz w:val="24"/>
          <w:lang w:eastAsia="en-US"/>
        </w:rPr>
        <w:t>2-</w:t>
      </w:r>
      <w:r w:rsidR="009D6E1E" w:rsidRPr="009D6E1E">
        <w:rPr>
          <w:rFonts w:ascii="Arial" w:eastAsia="MS Mincho" w:hAnsi="Arial" w:cs="Arial"/>
          <w:b/>
          <w:noProof/>
          <w:sz w:val="24"/>
          <w:lang w:eastAsia="en-US"/>
        </w:rPr>
        <w:t>2505176</w:t>
      </w:r>
    </w:p>
    <w:p w14:paraId="57F65FD2" w14:textId="1EDD568F" w:rsidR="00700AD5" w:rsidRPr="00800FC2" w:rsidRDefault="00D21D05" w:rsidP="00700AD5">
      <w:pPr>
        <w:pBdr>
          <w:bottom w:val="single" w:sz="6" w:space="1" w:color="auto"/>
        </w:pBdr>
        <w:tabs>
          <w:tab w:val="right" w:pos="9639"/>
        </w:tabs>
        <w:overflowPunct/>
        <w:autoSpaceDE/>
        <w:autoSpaceDN/>
        <w:adjustRightInd/>
        <w:spacing w:after="0"/>
        <w:textAlignment w:val="auto"/>
        <w:rPr>
          <w:rFonts w:ascii="Arial" w:eastAsia="等线" w:hAnsi="Arial" w:cs="Arial"/>
          <w:b/>
          <w:noProof/>
          <w:sz w:val="21"/>
          <w:szCs w:val="21"/>
          <w:lang w:eastAsia="en-US"/>
        </w:rPr>
      </w:pPr>
      <w:r>
        <w:rPr>
          <w:rFonts w:ascii="Arial" w:hAnsi="Arial" w:cs="Arial"/>
          <w:b/>
          <w:bCs/>
          <w:sz w:val="24"/>
        </w:rPr>
        <w:t>19</w:t>
      </w:r>
      <w:r w:rsidRPr="00FC514D">
        <w:rPr>
          <w:rFonts w:ascii="Arial" w:hAnsi="Arial" w:cs="Arial"/>
          <w:b/>
          <w:bCs/>
          <w:sz w:val="24"/>
        </w:rPr>
        <w:t xml:space="preserve"> - </w:t>
      </w:r>
      <w:r>
        <w:rPr>
          <w:rFonts w:ascii="Arial" w:hAnsi="Arial" w:cs="Arial"/>
          <w:b/>
          <w:bCs/>
          <w:sz w:val="24"/>
        </w:rPr>
        <w:t>23</w:t>
      </w:r>
      <w:r w:rsidRPr="00FC514D">
        <w:rPr>
          <w:rFonts w:ascii="Arial" w:hAnsi="Arial" w:cs="Arial"/>
          <w:b/>
          <w:bCs/>
          <w:sz w:val="24"/>
        </w:rPr>
        <w:t xml:space="preserve"> </w:t>
      </w:r>
      <w:r>
        <w:rPr>
          <w:rFonts w:ascii="Arial" w:hAnsi="Arial" w:cs="Arial"/>
          <w:b/>
          <w:bCs/>
          <w:sz w:val="24"/>
        </w:rPr>
        <w:t>May</w:t>
      </w:r>
      <w:r w:rsidRPr="00FC514D">
        <w:rPr>
          <w:rFonts w:ascii="Arial" w:hAnsi="Arial" w:cs="Arial"/>
          <w:b/>
          <w:bCs/>
          <w:sz w:val="24"/>
        </w:rPr>
        <w:t xml:space="preserve">, 2025, </w:t>
      </w:r>
      <w:r>
        <w:rPr>
          <w:rFonts w:ascii="Arial" w:hAnsi="Arial" w:cs="Arial"/>
          <w:b/>
          <w:bCs/>
          <w:sz w:val="24"/>
        </w:rPr>
        <w:t>Fukuoka</w:t>
      </w:r>
      <w:r w:rsidRPr="00FC514D">
        <w:rPr>
          <w:rFonts w:ascii="Arial" w:hAnsi="Arial" w:cs="Arial"/>
          <w:b/>
          <w:bCs/>
          <w:sz w:val="24"/>
        </w:rPr>
        <w:t xml:space="preserve">, </w:t>
      </w:r>
      <w:r>
        <w:rPr>
          <w:rFonts w:ascii="Arial" w:hAnsi="Arial" w:cs="Arial"/>
          <w:b/>
          <w:bCs/>
          <w:sz w:val="24"/>
        </w:rPr>
        <w:t>Japan</w:t>
      </w:r>
      <w:r w:rsidR="00700AD5" w:rsidRPr="00700AD5">
        <w:rPr>
          <w:rFonts w:ascii="Arial" w:eastAsia="MS Mincho" w:hAnsi="Arial" w:cs="Arial"/>
          <w:b/>
          <w:noProof/>
          <w:sz w:val="24"/>
          <w:lang w:eastAsia="en-US"/>
        </w:rPr>
        <w:tab/>
      </w:r>
    </w:p>
    <w:bookmarkEnd w:id="0"/>
    <w:p w14:paraId="21C6E8D6" w14:textId="77777777" w:rsidR="00700AD5" w:rsidRPr="00700AD5" w:rsidRDefault="00700AD5" w:rsidP="00700AD5">
      <w:pPr>
        <w:tabs>
          <w:tab w:val="right" w:pos="9638"/>
        </w:tabs>
        <w:overflowPunct/>
        <w:autoSpaceDE/>
        <w:autoSpaceDN/>
        <w:adjustRightInd/>
        <w:spacing w:after="0"/>
        <w:ind w:left="1800" w:hanging="1800"/>
        <w:jc w:val="both"/>
        <w:textAlignment w:val="auto"/>
        <w:rPr>
          <w:rFonts w:ascii="Arial" w:eastAsia="Tahoma" w:hAnsi="Arial" w:cs="Arial"/>
          <w:b/>
          <w:bCs/>
          <w:sz w:val="24"/>
          <w:szCs w:val="22"/>
        </w:rPr>
      </w:pPr>
    </w:p>
    <w:p w14:paraId="66DF22A5" w14:textId="77777777" w:rsidR="00700AD5" w:rsidRPr="00700AD5" w:rsidRDefault="00700AD5" w:rsidP="00700AD5">
      <w:pPr>
        <w:overflowPunct/>
        <w:snapToGrid w:val="0"/>
        <w:spacing w:after="60"/>
        <w:ind w:left="1985" w:hanging="1985"/>
        <w:jc w:val="both"/>
        <w:textAlignment w:val="auto"/>
        <w:rPr>
          <w:rFonts w:ascii="Arial" w:eastAsia="等线" w:hAnsi="Arial" w:cs="Arial"/>
          <w:b/>
          <w:bCs/>
          <w:sz w:val="22"/>
          <w:szCs w:val="22"/>
          <w:lang w:val="en-US"/>
        </w:rPr>
      </w:pPr>
    </w:p>
    <w:p w14:paraId="19410A08" w14:textId="549D5C67"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Title:</w:t>
      </w:r>
      <w:r w:rsidRPr="00700AD5">
        <w:rPr>
          <w:rFonts w:ascii="Arial" w:hAnsi="Arial" w:cs="Arial"/>
          <w:b/>
          <w:sz w:val="22"/>
          <w:szCs w:val="22"/>
          <w:lang w:val="en-US" w:eastAsia="en-US"/>
        </w:rPr>
        <w:tab/>
      </w:r>
      <w:r w:rsidR="00B97CD2" w:rsidRPr="00B97CD2">
        <w:rPr>
          <w:rFonts w:ascii="Arial" w:hAnsi="Arial" w:cs="Arial"/>
          <w:b/>
          <w:color w:val="FF0000"/>
          <w:sz w:val="22"/>
          <w:szCs w:val="22"/>
          <w:lang w:val="en-US" w:eastAsia="en-US"/>
        </w:rPr>
        <w:t>[DRAFT]</w:t>
      </w:r>
      <w:r w:rsidR="00B97CD2">
        <w:rPr>
          <w:rFonts w:ascii="Arial" w:hAnsi="Arial" w:cs="Arial"/>
          <w:b/>
          <w:sz w:val="22"/>
          <w:szCs w:val="22"/>
          <w:lang w:val="en-US" w:eastAsia="en-US"/>
        </w:rPr>
        <w:t xml:space="preserve"> </w:t>
      </w:r>
      <w:r w:rsidR="003E792A" w:rsidRPr="003E792A">
        <w:rPr>
          <w:rFonts w:ascii="Arial" w:hAnsi="Arial" w:cs="Arial"/>
          <w:b/>
          <w:sz w:val="22"/>
          <w:szCs w:val="22"/>
          <w:lang w:val="en-US" w:eastAsia="en-US"/>
        </w:rPr>
        <w:t>Reply LS on paging ID length</w:t>
      </w:r>
    </w:p>
    <w:p w14:paraId="6F2A9292" w14:textId="419DB0FB"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Response to:</w:t>
      </w:r>
      <w:r w:rsidRPr="00700AD5">
        <w:rPr>
          <w:rFonts w:ascii="Arial" w:hAnsi="Arial" w:cs="Arial"/>
          <w:b/>
          <w:bCs/>
          <w:sz w:val="22"/>
          <w:szCs w:val="22"/>
          <w:lang w:val="en-US" w:eastAsia="en-US"/>
        </w:rPr>
        <w:tab/>
      </w:r>
      <w:r w:rsidR="003E792A" w:rsidRPr="003E792A">
        <w:rPr>
          <w:rFonts w:ascii="Arial" w:hAnsi="Arial" w:cs="Arial"/>
          <w:b/>
          <w:sz w:val="22"/>
          <w:szCs w:val="22"/>
          <w:lang w:val="en-US" w:eastAsia="en-US"/>
        </w:rPr>
        <w:t>LS on paging ID length</w:t>
      </w:r>
      <w:r w:rsidR="00097684">
        <w:rPr>
          <w:rFonts w:ascii="Arial" w:hAnsi="Arial" w:cs="Arial"/>
          <w:sz w:val="22"/>
          <w:szCs w:val="22"/>
          <w:lang w:val="en-US" w:eastAsia="en-US"/>
        </w:rPr>
        <w:t xml:space="preserve"> </w:t>
      </w:r>
      <w:r w:rsidR="00800FC2">
        <w:rPr>
          <w:rFonts w:ascii="Arial" w:hAnsi="Arial" w:cs="Arial"/>
          <w:sz w:val="22"/>
          <w:szCs w:val="22"/>
          <w:lang w:val="en-US" w:eastAsia="en-US"/>
        </w:rPr>
        <w:t>(S2-2</w:t>
      </w:r>
      <w:r w:rsidR="00EC739F">
        <w:rPr>
          <w:rFonts w:ascii="Arial" w:hAnsi="Arial" w:cs="Arial"/>
          <w:sz w:val="22"/>
          <w:szCs w:val="22"/>
          <w:lang w:val="en-US" w:eastAsia="en-US"/>
        </w:rPr>
        <w:t>50</w:t>
      </w:r>
      <w:r w:rsidR="003E792A">
        <w:rPr>
          <w:rFonts w:ascii="Arial" w:hAnsi="Arial" w:cs="Arial"/>
          <w:sz w:val="22"/>
          <w:szCs w:val="22"/>
          <w:lang w:val="en-US" w:eastAsia="en-US"/>
        </w:rPr>
        <w:t>4515</w:t>
      </w:r>
      <w:r w:rsidR="00800FC2">
        <w:rPr>
          <w:rFonts w:ascii="Arial" w:hAnsi="Arial" w:cs="Arial"/>
          <w:sz w:val="22"/>
          <w:szCs w:val="22"/>
          <w:lang w:val="en-US" w:eastAsia="en-US"/>
        </w:rPr>
        <w:t>/R2-</w:t>
      </w:r>
      <w:r w:rsidR="003E792A" w:rsidRPr="003E792A">
        <w:rPr>
          <w:rFonts w:ascii="Arial" w:hAnsi="Arial" w:cs="Arial"/>
          <w:sz w:val="22"/>
          <w:szCs w:val="22"/>
          <w:lang w:val="en-US" w:eastAsia="en-US"/>
        </w:rPr>
        <w:t>2503197</w:t>
      </w:r>
      <w:r w:rsidR="00800FC2">
        <w:rPr>
          <w:rFonts w:ascii="Arial" w:hAnsi="Arial" w:cs="Arial"/>
          <w:sz w:val="22"/>
          <w:szCs w:val="22"/>
          <w:lang w:val="en-US" w:eastAsia="en-US"/>
        </w:rPr>
        <w:t>)</w:t>
      </w:r>
    </w:p>
    <w:p w14:paraId="4F45D7AF" w14:textId="77777777"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Release:</w:t>
      </w:r>
      <w:r w:rsidRPr="00700AD5">
        <w:rPr>
          <w:rFonts w:ascii="Arial" w:hAnsi="Arial" w:cs="Arial"/>
          <w:b/>
          <w:bCs/>
          <w:sz w:val="22"/>
          <w:szCs w:val="22"/>
          <w:lang w:val="en-US" w:eastAsia="en-US"/>
        </w:rPr>
        <w:tab/>
      </w:r>
      <w:r w:rsidRPr="00700AD5">
        <w:rPr>
          <w:rFonts w:ascii="Arial" w:hAnsi="Arial" w:cs="Arial"/>
          <w:b/>
          <w:bCs/>
          <w:sz w:val="22"/>
          <w:szCs w:val="22"/>
          <w:lang w:val="en-US"/>
        </w:rPr>
        <w:t>Rel-19</w:t>
      </w:r>
    </w:p>
    <w:p w14:paraId="45703D19" w14:textId="103B81B8"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Work Item:</w:t>
      </w:r>
      <w:r w:rsidRPr="00700AD5">
        <w:rPr>
          <w:rFonts w:ascii="Arial" w:hAnsi="Arial" w:cs="Arial"/>
          <w:b/>
          <w:bCs/>
          <w:sz w:val="22"/>
          <w:szCs w:val="22"/>
          <w:lang w:val="en-US" w:eastAsia="en-US"/>
        </w:rPr>
        <w:tab/>
      </w:r>
      <w:proofErr w:type="spellStart"/>
      <w:r w:rsidR="003E792A" w:rsidRPr="003E792A">
        <w:rPr>
          <w:rFonts w:ascii="Arial" w:eastAsia="等线" w:hAnsi="Arial" w:cs="Arial"/>
          <w:b/>
          <w:bCs/>
          <w:kern w:val="2"/>
          <w:sz w:val="22"/>
          <w:szCs w:val="22"/>
          <w:lang w:val="en-US"/>
          <w14:ligatures w14:val="standardContextual"/>
        </w:rPr>
        <w:t>AmbientIoT</w:t>
      </w:r>
      <w:proofErr w:type="spellEnd"/>
      <w:r w:rsidR="003E792A" w:rsidRPr="003E792A">
        <w:rPr>
          <w:rFonts w:ascii="Arial" w:eastAsia="等线" w:hAnsi="Arial" w:cs="Arial"/>
          <w:b/>
          <w:bCs/>
          <w:kern w:val="2"/>
          <w:sz w:val="22"/>
          <w:szCs w:val="22"/>
          <w:lang w:val="en-US"/>
          <w14:ligatures w14:val="standardContextual"/>
        </w:rPr>
        <w:t xml:space="preserve">-ARC, </w:t>
      </w:r>
      <w:proofErr w:type="spellStart"/>
      <w:r w:rsidR="003E792A" w:rsidRPr="00433DEB">
        <w:rPr>
          <w:rFonts w:ascii="Arial" w:eastAsia="等线" w:hAnsi="Arial" w:cs="Arial"/>
          <w:b/>
          <w:bCs/>
          <w:kern w:val="2"/>
          <w:sz w:val="22"/>
          <w:szCs w:val="22"/>
          <w:lang w:val="en-US"/>
          <w14:ligatures w14:val="standardContextual"/>
        </w:rPr>
        <w:t>Ambient_IoT_solutions</w:t>
      </w:r>
      <w:proofErr w:type="spellEnd"/>
    </w:p>
    <w:p w14:paraId="4E2C52AB" w14:textId="675305D4"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Source:</w:t>
      </w:r>
      <w:r w:rsidRPr="00700AD5">
        <w:rPr>
          <w:rFonts w:ascii="Arial" w:hAnsi="Arial" w:cs="Arial"/>
          <w:b/>
          <w:bCs/>
          <w:sz w:val="22"/>
          <w:szCs w:val="22"/>
          <w:lang w:val="en-US" w:eastAsia="en-US"/>
        </w:rPr>
        <w:tab/>
      </w:r>
      <w:r w:rsidR="00B97CD2">
        <w:rPr>
          <w:rFonts w:ascii="Arial" w:hAnsi="Arial" w:cs="Arial"/>
          <w:b/>
          <w:bCs/>
          <w:sz w:val="22"/>
          <w:szCs w:val="22"/>
          <w:lang w:val="en-US" w:eastAsia="en-US"/>
        </w:rPr>
        <w:t>SA</w:t>
      </w:r>
      <w:r w:rsidR="00262FF1" w:rsidRPr="00262FF1">
        <w:rPr>
          <w:rFonts w:ascii="Arial" w:hAnsi="Arial" w:cs="Arial"/>
          <w:b/>
          <w:bCs/>
          <w:sz w:val="22"/>
          <w:szCs w:val="22"/>
          <w:lang w:val="en-US" w:eastAsia="en-US"/>
        </w:rPr>
        <w:t>2</w:t>
      </w:r>
    </w:p>
    <w:p w14:paraId="156C5B7E"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78FE9D6D" w14:textId="14049D76"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To:</w:t>
      </w:r>
      <w:r w:rsidRPr="00700AD5">
        <w:rPr>
          <w:rFonts w:ascii="Arial" w:hAnsi="Arial" w:cs="Arial"/>
          <w:b/>
          <w:bCs/>
          <w:sz w:val="22"/>
          <w:szCs w:val="22"/>
          <w:lang w:val="en-US" w:eastAsia="en-US"/>
        </w:rPr>
        <w:tab/>
      </w:r>
      <w:r w:rsidR="00B97CD2">
        <w:rPr>
          <w:rFonts w:ascii="Arial" w:hAnsi="Arial" w:cs="Arial"/>
          <w:b/>
          <w:bCs/>
          <w:sz w:val="22"/>
          <w:szCs w:val="22"/>
          <w:lang w:val="en-US" w:eastAsia="en-US"/>
        </w:rPr>
        <w:t>RAN</w:t>
      </w:r>
      <w:r w:rsidR="00AE6E90">
        <w:rPr>
          <w:rFonts w:ascii="Arial" w:hAnsi="Arial" w:cs="Arial"/>
          <w:b/>
          <w:bCs/>
          <w:sz w:val="22"/>
          <w:szCs w:val="22"/>
          <w:lang w:val="en-US" w:eastAsia="en-US"/>
        </w:rPr>
        <w:t>2</w:t>
      </w:r>
    </w:p>
    <w:p w14:paraId="5AEA68B0" w14:textId="56AC52E4"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Cc:</w:t>
      </w:r>
      <w:r w:rsidRPr="00700AD5">
        <w:rPr>
          <w:rFonts w:ascii="Arial" w:hAnsi="Arial" w:cs="Arial"/>
          <w:bCs/>
          <w:sz w:val="22"/>
          <w:szCs w:val="22"/>
          <w:lang w:val="en-US" w:eastAsia="en-US"/>
        </w:rPr>
        <w:t xml:space="preserve"> </w:t>
      </w:r>
      <w:r w:rsidRPr="00700AD5">
        <w:rPr>
          <w:rFonts w:ascii="Arial" w:hAnsi="Arial" w:cs="Arial"/>
          <w:bCs/>
          <w:sz w:val="22"/>
          <w:szCs w:val="22"/>
          <w:lang w:val="en-US" w:eastAsia="en-US"/>
        </w:rPr>
        <w:tab/>
      </w:r>
      <w:r w:rsidR="003E792A" w:rsidRPr="003E792A">
        <w:rPr>
          <w:rFonts w:ascii="Arial" w:hAnsi="Arial" w:cs="Arial"/>
          <w:b/>
          <w:bCs/>
          <w:sz w:val="22"/>
          <w:szCs w:val="22"/>
          <w:lang w:val="en-US" w:eastAsia="en-US"/>
        </w:rPr>
        <w:t xml:space="preserve">CT4, </w:t>
      </w:r>
      <w:r w:rsidR="00EC739F">
        <w:rPr>
          <w:rFonts w:ascii="Arial" w:hAnsi="Arial" w:cs="Arial"/>
          <w:b/>
          <w:bCs/>
          <w:sz w:val="22"/>
          <w:szCs w:val="22"/>
          <w:lang w:val="en-US" w:eastAsia="en-US"/>
        </w:rPr>
        <w:t>RAN3</w:t>
      </w:r>
    </w:p>
    <w:p w14:paraId="6DBF1F25" w14:textId="77777777" w:rsidR="00700AD5" w:rsidRPr="00700AD5" w:rsidRDefault="00700AD5" w:rsidP="00700AD5">
      <w:pPr>
        <w:overflowPunct/>
        <w:snapToGrid w:val="0"/>
        <w:spacing w:after="60"/>
        <w:ind w:left="1985" w:hanging="1985"/>
        <w:jc w:val="both"/>
        <w:textAlignment w:val="auto"/>
        <w:rPr>
          <w:rFonts w:ascii="Arial" w:hAnsi="Arial" w:cs="Arial"/>
          <w:bCs/>
          <w:sz w:val="22"/>
          <w:szCs w:val="22"/>
          <w:lang w:val="en-US" w:eastAsia="en-US"/>
        </w:rPr>
      </w:pPr>
    </w:p>
    <w:p w14:paraId="581ACE45" w14:textId="77777777" w:rsidR="00700AD5" w:rsidRPr="00700AD5" w:rsidRDefault="00700AD5" w:rsidP="00224A6A">
      <w:pPr>
        <w:overflowPunct/>
        <w:snapToGrid w:val="0"/>
        <w:spacing w:after="60"/>
        <w:ind w:left="1985" w:hanging="1985"/>
        <w:jc w:val="both"/>
        <w:textAlignment w:val="auto"/>
        <w:rPr>
          <w:rFonts w:ascii="Arial" w:hAnsi="Arial" w:cs="Arial"/>
          <w:bCs/>
          <w:sz w:val="22"/>
          <w:szCs w:val="22"/>
          <w:lang w:val="en-US" w:eastAsia="en-US"/>
        </w:rPr>
      </w:pPr>
      <w:bookmarkStart w:id="1" w:name="_Hlk149073286"/>
      <w:r w:rsidRPr="00700AD5">
        <w:rPr>
          <w:rFonts w:ascii="Arial" w:hAnsi="Arial" w:cs="Arial"/>
          <w:b/>
          <w:sz w:val="22"/>
          <w:szCs w:val="22"/>
          <w:lang w:val="en-US" w:eastAsia="en-US"/>
        </w:rPr>
        <w:t>Contact Person:</w:t>
      </w:r>
      <w:r w:rsidRPr="00700AD5">
        <w:rPr>
          <w:rFonts w:ascii="Arial" w:hAnsi="Arial" w:cs="Arial"/>
          <w:bCs/>
          <w:sz w:val="22"/>
          <w:szCs w:val="22"/>
          <w:lang w:val="en-US" w:eastAsia="en-US"/>
        </w:rPr>
        <w:tab/>
      </w:r>
    </w:p>
    <w:p w14:paraId="1768026A" w14:textId="40A02C71" w:rsidR="00700AD5" w:rsidRPr="00700AD5" w:rsidRDefault="00224A6A" w:rsidP="00224A6A">
      <w:pPr>
        <w:overflowPunct/>
        <w:snapToGrid w:val="0"/>
        <w:spacing w:after="60"/>
        <w:ind w:left="1985" w:hanging="1985"/>
        <w:jc w:val="both"/>
        <w:textAlignment w:val="auto"/>
        <w:rPr>
          <w:rFonts w:ascii="Arial" w:hAnsi="Arial" w:cs="Arial"/>
          <w:b/>
          <w:sz w:val="22"/>
          <w:szCs w:val="22"/>
          <w:lang w:val="en-US" w:eastAsia="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Name:</w:t>
      </w:r>
      <w:r w:rsidR="00700AD5" w:rsidRPr="00700AD5">
        <w:rPr>
          <w:rFonts w:ascii="Arial" w:hAnsi="Arial" w:cs="Arial"/>
          <w:bCs/>
          <w:sz w:val="22"/>
          <w:szCs w:val="22"/>
          <w:lang w:val="en-US" w:eastAsia="en-US"/>
        </w:rPr>
        <w:tab/>
      </w:r>
      <w:proofErr w:type="spellStart"/>
      <w:r w:rsidR="00B97CD2">
        <w:rPr>
          <w:rFonts w:ascii="Arial" w:hAnsi="Arial" w:cs="Arial"/>
          <w:bCs/>
          <w:sz w:val="22"/>
          <w:szCs w:val="22"/>
          <w:lang w:val="en-US" w:eastAsia="en-US"/>
        </w:rPr>
        <w:t>Hao</w:t>
      </w:r>
      <w:proofErr w:type="spellEnd"/>
      <w:r w:rsidR="00AE6E90">
        <w:rPr>
          <w:rFonts w:ascii="Arial" w:hAnsi="Arial" w:cs="Arial"/>
          <w:bCs/>
          <w:sz w:val="22"/>
          <w:szCs w:val="22"/>
          <w:lang w:val="en-US" w:eastAsia="en-US"/>
        </w:rPr>
        <w:t xml:space="preserve"> </w:t>
      </w:r>
      <w:r w:rsidR="00B97CD2">
        <w:rPr>
          <w:rFonts w:ascii="Arial" w:hAnsi="Arial" w:cs="Arial"/>
          <w:bCs/>
          <w:sz w:val="22"/>
          <w:szCs w:val="22"/>
          <w:lang w:val="en-US" w:eastAsia="en-US"/>
        </w:rPr>
        <w:t>Dong</w:t>
      </w:r>
    </w:p>
    <w:p w14:paraId="0C314BB7" w14:textId="4A195D66" w:rsidR="00700AD5" w:rsidRPr="00700AD5" w:rsidRDefault="00224A6A" w:rsidP="00224A6A">
      <w:pPr>
        <w:overflowPunct/>
        <w:snapToGrid w:val="0"/>
        <w:spacing w:after="60"/>
        <w:ind w:left="1985" w:hanging="1985"/>
        <w:jc w:val="both"/>
        <w:textAlignment w:val="auto"/>
        <w:rPr>
          <w:rFonts w:ascii="Arial" w:hAnsi="Arial" w:cs="Arial"/>
          <w:bCs/>
          <w:sz w:val="22"/>
          <w:szCs w:val="22"/>
          <w:lang w:val="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Email:</w:t>
      </w:r>
      <w:r w:rsidR="00700AD5" w:rsidRPr="00700AD5">
        <w:rPr>
          <w:rFonts w:ascii="Arial" w:hAnsi="Arial" w:cs="Arial"/>
          <w:b/>
          <w:sz w:val="22"/>
          <w:szCs w:val="22"/>
          <w:lang w:val="en-US" w:eastAsia="en-US"/>
        </w:rPr>
        <w:tab/>
      </w:r>
      <w:r w:rsidR="00B97CD2">
        <w:rPr>
          <w:rFonts w:ascii="Arial" w:hAnsi="Arial" w:cs="Arial"/>
          <w:b/>
          <w:sz w:val="22"/>
          <w:szCs w:val="22"/>
          <w:lang w:val="en-US" w:eastAsia="en-US"/>
        </w:rPr>
        <w:t>dong</w:t>
      </w:r>
      <w:r w:rsidR="00AE6E90">
        <w:rPr>
          <w:rFonts w:ascii="Arial" w:hAnsi="Arial" w:cs="Arial"/>
          <w:b/>
          <w:sz w:val="22"/>
          <w:szCs w:val="22"/>
          <w:lang w:val="en-US" w:eastAsia="en-US"/>
        </w:rPr>
        <w:t xml:space="preserve"> dot </w:t>
      </w:r>
      <w:r w:rsidR="00B97CD2">
        <w:rPr>
          <w:rFonts w:ascii="Arial" w:hAnsi="Arial" w:cs="Arial"/>
          <w:b/>
          <w:sz w:val="22"/>
          <w:szCs w:val="22"/>
          <w:lang w:val="en-US" w:eastAsia="en-US"/>
        </w:rPr>
        <w:t>hao1</w:t>
      </w:r>
      <w:r w:rsidR="00AE6E90">
        <w:rPr>
          <w:rFonts w:ascii="Arial" w:hAnsi="Arial" w:cs="Arial"/>
          <w:b/>
          <w:sz w:val="22"/>
          <w:szCs w:val="22"/>
          <w:lang w:val="en-US" w:eastAsia="en-US"/>
        </w:rPr>
        <w:t xml:space="preserve"> at </w:t>
      </w:r>
      <w:proofErr w:type="spellStart"/>
      <w:r w:rsidR="00AE6E90">
        <w:rPr>
          <w:rFonts w:ascii="Arial" w:hAnsi="Arial" w:cs="Arial"/>
          <w:b/>
          <w:sz w:val="22"/>
          <w:szCs w:val="22"/>
          <w:lang w:val="en-US" w:eastAsia="en-US"/>
        </w:rPr>
        <w:t>zte</w:t>
      </w:r>
      <w:proofErr w:type="spellEnd"/>
      <w:r w:rsidR="00AE6E90">
        <w:rPr>
          <w:rFonts w:ascii="Arial" w:hAnsi="Arial" w:cs="Arial"/>
          <w:b/>
          <w:sz w:val="22"/>
          <w:szCs w:val="22"/>
          <w:lang w:val="en-US" w:eastAsia="en-US"/>
        </w:rPr>
        <w:t xml:space="preserve"> dot com dot </w:t>
      </w:r>
      <w:proofErr w:type="spellStart"/>
      <w:r w:rsidR="00AE6E90">
        <w:rPr>
          <w:rFonts w:ascii="Arial" w:hAnsi="Arial" w:cs="Arial"/>
          <w:b/>
          <w:sz w:val="22"/>
          <w:szCs w:val="22"/>
          <w:lang w:val="en-US" w:eastAsia="en-US"/>
        </w:rPr>
        <w:t>cn</w:t>
      </w:r>
      <w:proofErr w:type="spellEnd"/>
    </w:p>
    <w:p w14:paraId="5A326F97" w14:textId="77777777" w:rsidR="00700AD5" w:rsidRPr="00700AD5" w:rsidRDefault="00700AD5" w:rsidP="00700AD5">
      <w:pPr>
        <w:tabs>
          <w:tab w:val="left" w:pos="2268"/>
        </w:tabs>
        <w:overflowPunct/>
        <w:snapToGrid w:val="0"/>
        <w:spacing w:after="120"/>
        <w:jc w:val="both"/>
        <w:textAlignment w:val="auto"/>
        <w:rPr>
          <w:rFonts w:ascii="Arial" w:hAnsi="Arial" w:cs="Arial"/>
          <w:bCs/>
          <w:sz w:val="22"/>
          <w:szCs w:val="22"/>
          <w:lang w:val="en-US" w:eastAsia="en-US"/>
        </w:rPr>
      </w:pPr>
      <w:r w:rsidRPr="00700AD5">
        <w:rPr>
          <w:rFonts w:ascii="Arial" w:hAnsi="Arial" w:cs="Arial"/>
          <w:b/>
          <w:sz w:val="22"/>
          <w:szCs w:val="22"/>
          <w:lang w:val="en-US" w:eastAsia="en-US"/>
        </w:rPr>
        <w:t>Send any reply LS to:</w:t>
      </w:r>
      <w:r w:rsidRPr="00700AD5">
        <w:rPr>
          <w:rFonts w:ascii="Arial" w:hAnsi="Arial" w:cs="Arial"/>
          <w:b/>
          <w:sz w:val="22"/>
          <w:szCs w:val="22"/>
          <w:lang w:val="en-US" w:eastAsia="en-US"/>
        </w:rPr>
        <w:tab/>
        <w:t xml:space="preserve">3GPP Liaisons Coordinator, </w:t>
      </w:r>
      <w:hyperlink r:id="rId9" w:history="1">
        <w:r w:rsidRPr="00700AD5">
          <w:rPr>
            <w:rFonts w:ascii="Arial" w:hAnsi="Arial" w:cs="Arial"/>
            <w:color w:val="0000FF"/>
            <w:kern w:val="2"/>
            <w:sz w:val="22"/>
            <w:szCs w:val="22"/>
            <w:u w:val="single"/>
          </w:rPr>
          <w:t>mailto:3GPPLiaison@etsi.org</w:t>
        </w:r>
      </w:hyperlink>
      <w:r w:rsidRPr="00700AD5">
        <w:rPr>
          <w:rFonts w:ascii="Arial" w:hAnsi="Arial" w:cs="Arial"/>
          <w:b/>
          <w:sz w:val="22"/>
          <w:szCs w:val="22"/>
          <w:lang w:val="en-US" w:eastAsia="en-US"/>
        </w:rPr>
        <w:t xml:space="preserve"> </w:t>
      </w:r>
      <w:r w:rsidRPr="00700AD5">
        <w:rPr>
          <w:rFonts w:ascii="Arial" w:hAnsi="Arial" w:cs="Arial"/>
          <w:bCs/>
          <w:sz w:val="22"/>
          <w:szCs w:val="22"/>
          <w:lang w:val="en-US" w:eastAsia="en-US"/>
        </w:rPr>
        <w:tab/>
      </w:r>
    </w:p>
    <w:p w14:paraId="5BEFD1F7"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1A56CFF8" w14:textId="4466B57C" w:rsidR="00700AD5" w:rsidRPr="00700AD5" w:rsidRDefault="00700AD5" w:rsidP="00700AD5">
      <w:pPr>
        <w:overflowPunct/>
        <w:snapToGrid w:val="0"/>
        <w:spacing w:after="60"/>
        <w:ind w:left="1985" w:hanging="1985"/>
        <w:jc w:val="both"/>
        <w:textAlignment w:val="auto"/>
        <w:rPr>
          <w:rFonts w:ascii="Arial" w:hAnsi="Arial" w:cs="Arial"/>
          <w:lang w:val="en-US"/>
        </w:rPr>
      </w:pPr>
      <w:r w:rsidRPr="00700AD5">
        <w:rPr>
          <w:rFonts w:ascii="Arial" w:hAnsi="Arial" w:cs="Arial"/>
          <w:b/>
          <w:sz w:val="22"/>
          <w:szCs w:val="22"/>
          <w:lang w:val="en-US" w:eastAsia="en-US"/>
        </w:rPr>
        <w:t>Attachments:</w:t>
      </w:r>
      <w:r w:rsidRPr="00700AD5">
        <w:rPr>
          <w:rFonts w:ascii="Arial" w:hAnsi="Arial" w:cs="Arial"/>
          <w:bCs/>
          <w:sz w:val="22"/>
          <w:szCs w:val="22"/>
          <w:lang w:val="en-US" w:eastAsia="en-US"/>
        </w:rPr>
        <w:tab/>
      </w:r>
      <w:r w:rsidR="003E792A">
        <w:rPr>
          <w:rFonts w:ascii="Arial" w:hAnsi="Arial" w:cs="Arial"/>
          <w:b/>
          <w:sz w:val="22"/>
          <w:szCs w:val="22"/>
          <w:lang w:val="en-US" w:eastAsia="en-US"/>
        </w:rPr>
        <w:t>TS 23.369 (</w:t>
      </w:r>
      <w:proofErr w:type="spellStart"/>
      <w:r w:rsidR="003E792A">
        <w:rPr>
          <w:rFonts w:ascii="Arial" w:hAnsi="Arial" w:cs="Arial"/>
          <w:b/>
          <w:sz w:val="22"/>
          <w:szCs w:val="22"/>
          <w:lang w:val="en-US" w:eastAsia="en-US"/>
        </w:rPr>
        <w:t>pCR</w:t>
      </w:r>
      <w:proofErr w:type="spellEnd"/>
      <w:r w:rsidR="003E792A">
        <w:rPr>
          <w:rFonts w:ascii="Arial" w:hAnsi="Arial" w:cs="Arial"/>
          <w:b/>
          <w:sz w:val="22"/>
          <w:szCs w:val="22"/>
          <w:lang w:val="en-US" w:eastAsia="en-US"/>
        </w:rPr>
        <w:t xml:space="preserve"> </w:t>
      </w:r>
      <w:r w:rsidR="003E792A" w:rsidRPr="009D6E1E">
        <w:rPr>
          <w:rFonts w:ascii="Arial" w:hAnsi="Arial" w:cs="Arial"/>
          <w:b/>
          <w:sz w:val="22"/>
          <w:szCs w:val="22"/>
          <w:lang w:val="en-US" w:eastAsia="en-US"/>
        </w:rPr>
        <w:t>S2-250</w:t>
      </w:r>
      <w:r w:rsidR="009D6E1E">
        <w:rPr>
          <w:rFonts w:ascii="Arial" w:hAnsi="Arial" w:cs="Arial"/>
          <w:b/>
          <w:sz w:val="22"/>
          <w:szCs w:val="22"/>
          <w:lang w:val="en-US" w:eastAsia="en-US"/>
        </w:rPr>
        <w:t>5175</w:t>
      </w:r>
      <w:r w:rsidR="003E792A">
        <w:rPr>
          <w:rFonts w:ascii="Arial" w:hAnsi="Arial" w:cs="Arial"/>
          <w:b/>
          <w:sz w:val="22"/>
          <w:szCs w:val="22"/>
          <w:lang w:val="en-US" w:eastAsia="en-US"/>
        </w:rPr>
        <w:t>)</w:t>
      </w:r>
    </w:p>
    <w:p w14:paraId="0F750B67" w14:textId="77777777" w:rsidR="00700AD5" w:rsidRPr="00700AD5" w:rsidRDefault="00700AD5" w:rsidP="00700AD5">
      <w:pPr>
        <w:pBdr>
          <w:bottom w:val="single" w:sz="4" w:space="1" w:color="auto"/>
        </w:pBdr>
        <w:overflowPunct/>
        <w:snapToGrid w:val="0"/>
        <w:spacing w:after="120"/>
        <w:jc w:val="both"/>
        <w:textAlignment w:val="auto"/>
        <w:rPr>
          <w:rFonts w:ascii="Arial" w:hAnsi="Arial" w:cs="Arial"/>
          <w:sz w:val="22"/>
          <w:szCs w:val="22"/>
          <w:lang w:val="en-US"/>
        </w:rPr>
      </w:pPr>
      <w:bookmarkStart w:id="2" w:name="_GoBack"/>
      <w:bookmarkEnd w:id="1"/>
      <w:bookmarkEnd w:id="2"/>
    </w:p>
    <w:p w14:paraId="18432BA3"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700AD5">
        <w:rPr>
          <w:rFonts w:ascii="Arial" w:hAnsi="Arial" w:cs="Arial"/>
          <w:b/>
          <w:sz w:val="22"/>
          <w:szCs w:val="22"/>
          <w:lang w:val="en-US" w:eastAsia="en-US"/>
        </w:rPr>
        <w:t xml:space="preserve">1. </w:t>
      </w:r>
      <w:r w:rsidRPr="00191C3C">
        <w:rPr>
          <w:rFonts w:ascii="Arial" w:hAnsi="Arial" w:cs="Arial"/>
          <w:b/>
          <w:sz w:val="22"/>
          <w:szCs w:val="22"/>
          <w:lang w:val="en-US" w:eastAsia="en-US"/>
        </w:rPr>
        <w:t>Overall Description:</w:t>
      </w:r>
    </w:p>
    <w:p w14:paraId="1F98397E" w14:textId="77777777" w:rsidR="003E792A" w:rsidRDefault="003E792A" w:rsidP="009E63DC">
      <w:pPr>
        <w:pStyle w:val="a4"/>
        <w:rPr>
          <w:rFonts w:cs="Arial"/>
          <w:b w:val="0"/>
          <w:sz w:val="20"/>
        </w:rPr>
      </w:pPr>
      <w:bookmarkStart w:id="3" w:name="_Hlk149073819"/>
    </w:p>
    <w:p w14:paraId="2953E877" w14:textId="6F35FDCF" w:rsidR="009E63DC" w:rsidRPr="00813388" w:rsidRDefault="009E63DC" w:rsidP="009E63DC">
      <w:pPr>
        <w:pStyle w:val="a4"/>
        <w:rPr>
          <w:rFonts w:cs="Arial"/>
          <w:b w:val="0"/>
          <w:sz w:val="20"/>
        </w:rPr>
      </w:pPr>
      <w:r w:rsidRPr="00813388">
        <w:rPr>
          <w:rFonts w:cs="Arial" w:hint="eastAsia"/>
          <w:b w:val="0"/>
          <w:sz w:val="20"/>
        </w:rPr>
        <w:t>S</w:t>
      </w:r>
      <w:r w:rsidRPr="00813388">
        <w:rPr>
          <w:rFonts w:cs="Arial"/>
          <w:b w:val="0"/>
          <w:sz w:val="20"/>
        </w:rPr>
        <w:t>A2 thanks RAN</w:t>
      </w:r>
      <w:r w:rsidR="00512187">
        <w:rPr>
          <w:rFonts w:cs="Arial"/>
          <w:b w:val="0"/>
          <w:sz w:val="20"/>
        </w:rPr>
        <w:t>2</w:t>
      </w:r>
      <w:r w:rsidRPr="00813388">
        <w:rPr>
          <w:rFonts w:cs="Arial"/>
          <w:b w:val="0"/>
          <w:sz w:val="20"/>
        </w:rPr>
        <w:t xml:space="preserve"> for the LS (R2-2</w:t>
      </w:r>
      <w:r w:rsidR="003E792A">
        <w:rPr>
          <w:rFonts w:cs="Arial"/>
          <w:b w:val="0"/>
          <w:sz w:val="20"/>
        </w:rPr>
        <w:t>503179</w:t>
      </w:r>
      <w:r w:rsidRPr="00813388">
        <w:rPr>
          <w:rFonts w:cs="Arial" w:hint="eastAsia"/>
          <w:b w:val="0"/>
          <w:sz w:val="20"/>
        </w:rPr>
        <w:t>)</w:t>
      </w:r>
      <w:r w:rsidRPr="00813388">
        <w:rPr>
          <w:rFonts w:cs="Arial"/>
          <w:b w:val="0"/>
          <w:sz w:val="20"/>
        </w:rPr>
        <w:t xml:space="preserve"> on </w:t>
      </w:r>
      <w:r w:rsidR="003E792A">
        <w:rPr>
          <w:rFonts w:cs="Arial"/>
          <w:b w:val="0"/>
          <w:sz w:val="20"/>
        </w:rPr>
        <w:t>paging ID length</w:t>
      </w:r>
      <w:r w:rsidRPr="00813388">
        <w:rPr>
          <w:rFonts w:cs="Arial"/>
          <w:b w:val="0"/>
          <w:sz w:val="20"/>
        </w:rPr>
        <w:t xml:space="preserve">. SA2 </w:t>
      </w:r>
      <w:r w:rsidR="003E792A">
        <w:rPr>
          <w:rFonts w:cs="Arial"/>
          <w:b w:val="0"/>
          <w:sz w:val="20"/>
        </w:rPr>
        <w:t xml:space="preserve">has discussed the issue and approved the attached pCR to provide the ID length information to </w:t>
      </w:r>
      <w:r w:rsidR="00DF36D3">
        <w:rPr>
          <w:rFonts w:cs="Arial"/>
          <w:b w:val="0"/>
          <w:sz w:val="20"/>
        </w:rPr>
        <w:t xml:space="preserve">the </w:t>
      </w:r>
      <w:r w:rsidR="003E792A">
        <w:rPr>
          <w:rFonts w:cs="Arial"/>
          <w:b w:val="0"/>
          <w:sz w:val="20"/>
        </w:rPr>
        <w:t>NG-RAN for inventory service operation based on RAN2 agreements.</w:t>
      </w:r>
    </w:p>
    <w:p w14:paraId="58C91157" w14:textId="77777777" w:rsidR="00D15885" w:rsidRDefault="00D15885" w:rsidP="003E792A">
      <w:pPr>
        <w:rPr>
          <w:rFonts w:ascii="Arial" w:hAnsi="Arial" w:cs="Arial"/>
        </w:rPr>
      </w:pPr>
    </w:p>
    <w:p w14:paraId="3DEE46EE" w14:textId="77777777" w:rsidR="00700AD5" w:rsidRPr="009E63DC" w:rsidRDefault="00700AD5" w:rsidP="00700AD5">
      <w:pPr>
        <w:overflowPunct/>
        <w:autoSpaceDE/>
        <w:autoSpaceDN/>
        <w:adjustRightInd/>
        <w:spacing w:after="0"/>
        <w:jc w:val="both"/>
        <w:textAlignment w:val="auto"/>
        <w:rPr>
          <w:rFonts w:ascii="Arial" w:hAnsi="Arial" w:cs="Arial"/>
          <w:szCs w:val="22"/>
        </w:rPr>
      </w:pPr>
    </w:p>
    <w:bookmarkEnd w:id="3"/>
    <w:p w14:paraId="7923FBD0"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2. Actions:</w:t>
      </w:r>
    </w:p>
    <w:p w14:paraId="74805538" w14:textId="2CB2082E" w:rsidR="00700AD5" w:rsidRPr="00700AD5" w:rsidRDefault="00700AD5" w:rsidP="00106AAC">
      <w:pPr>
        <w:overflowPunct/>
        <w:snapToGrid w:val="0"/>
        <w:spacing w:after="120"/>
        <w:jc w:val="both"/>
        <w:textAlignment w:val="auto"/>
        <w:rPr>
          <w:rFonts w:ascii="Arial" w:hAnsi="Arial" w:cs="Arial"/>
          <w:b/>
          <w:lang w:val="en-US" w:eastAsia="en-US"/>
        </w:rPr>
      </w:pPr>
      <w:r w:rsidRPr="00700AD5">
        <w:rPr>
          <w:rFonts w:ascii="Arial" w:hAnsi="Arial" w:cs="Arial"/>
          <w:b/>
          <w:lang w:val="en-US" w:eastAsia="en-US"/>
        </w:rPr>
        <w:t xml:space="preserve">To </w:t>
      </w:r>
      <w:r w:rsidR="009B212A">
        <w:rPr>
          <w:rFonts w:ascii="Arial" w:hAnsi="Arial" w:cs="Arial"/>
          <w:b/>
          <w:lang w:val="en-US" w:eastAsia="en-US"/>
        </w:rPr>
        <w:t>RAN</w:t>
      </w:r>
      <w:r w:rsidR="00503A8F">
        <w:rPr>
          <w:rFonts w:ascii="Arial" w:hAnsi="Arial" w:cs="Arial"/>
          <w:b/>
          <w:lang w:val="en-US" w:eastAsia="en-US"/>
        </w:rPr>
        <w:t>2</w:t>
      </w:r>
      <w:r w:rsidRPr="00700AD5">
        <w:rPr>
          <w:rFonts w:ascii="Arial" w:hAnsi="Arial" w:cs="Arial"/>
          <w:b/>
          <w:lang w:val="en-US" w:eastAsia="en-US"/>
        </w:rPr>
        <w:t>:</w:t>
      </w:r>
    </w:p>
    <w:p w14:paraId="7913CAFD" w14:textId="221FE79C" w:rsidR="00F26CF7" w:rsidRDefault="00700AD5" w:rsidP="00563BF8">
      <w:pPr>
        <w:overflowPunct/>
        <w:snapToGrid w:val="0"/>
        <w:spacing w:after="120"/>
        <w:jc w:val="both"/>
        <w:textAlignment w:val="auto"/>
        <w:rPr>
          <w:rFonts w:ascii="Arial" w:hAnsi="Arial"/>
          <w:lang w:val="en-US" w:eastAsia="en-US"/>
        </w:rPr>
      </w:pPr>
      <w:r w:rsidRPr="00700AD5">
        <w:rPr>
          <w:rFonts w:ascii="Arial" w:hAnsi="Arial" w:cs="Arial"/>
          <w:b/>
          <w:lang w:val="en-US" w:eastAsia="en-US"/>
        </w:rPr>
        <w:t xml:space="preserve">ACTION: </w:t>
      </w:r>
      <w:r w:rsidR="009B212A">
        <w:rPr>
          <w:rFonts w:ascii="Arial" w:hAnsi="Arial"/>
          <w:lang w:val="en-US" w:eastAsia="en-US"/>
        </w:rPr>
        <w:t>SA</w:t>
      </w:r>
      <w:r w:rsidRPr="00700AD5">
        <w:rPr>
          <w:rFonts w:ascii="Arial" w:hAnsi="Arial"/>
          <w:lang w:val="en-US" w:eastAsia="en-US"/>
        </w:rPr>
        <w:t xml:space="preserve">2 </w:t>
      </w:r>
      <w:r w:rsidR="00E65177">
        <w:rPr>
          <w:rFonts w:ascii="Arial" w:hAnsi="Arial"/>
          <w:lang w:val="en-US" w:eastAsia="en-US"/>
        </w:rPr>
        <w:t xml:space="preserve">respectfully </w:t>
      </w:r>
      <w:r w:rsidRPr="00700AD5">
        <w:rPr>
          <w:rFonts w:ascii="Arial" w:hAnsi="Arial"/>
          <w:lang w:val="en-US" w:eastAsia="en-US"/>
        </w:rPr>
        <w:t xml:space="preserve">asks </w:t>
      </w:r>
      <w:r w:rsidR="009B212A">
        <w:rPr>
          <w:rFonts w:ascii="Arial" w:hAnsi="Arial"/>
          <w:lang w:val="en-US" w:eastAsia="en-US"/>
        </w:rPr>
        <w:t>RAN</w:t>
      </w:r>
      <w:r w:rsidR="00503A8F">
        <w:rPr>
          <w:rFonts w:ascii="Arial" w:hAnsi="Arial"/>
          <w:lang w:val="en-US" w:eastAsia="en-US"/>
        </w:rPr>
        <w:t>2</w:t>
      </w:r>
      <w:r w:rsidRPr="00700AD5">
        <w:rPr>
          <w:rFonts w:ascii="Arial" w:hAnsi="Arial"/>
          <w:lang w:val="en-US" w:eastAsia="en-US"/>
        </w:rPr>
        <w:t xml:space="preserve"> to </w:t>
      </w:r>
      <w:r w:rsidR="000B322F">
        <w:rPr>
          <w:rFonts w:ascii="Arial" w:hAnsi="Arial"/>
          <w:lang w:val="en-US" w:eastAsia="en-US"/>
        </w:rPr>
        <w:t xml:space="preserve">take </w:t>
      </w:r>
      <w:r w:rsidR="009B212A">
        <w:rPr>
          <w:rFonts w:ascii="Arial" w:hAnsi="Arial"/>
          <w:lang w:val="en-US" w:eastAsia="en-US"/>
        </w:rPr>
        <w:t xml:space="preserve">the above </w:t>
      </w:r>
      <w:r w:rsidR="003E792A">
        <w:rPr>
          <w:rFonts w:ascii="Arial" w:hAnsi="Arial"/>
          <w:lang w:val="en-US" w:eastAsia="en-US"/>
        </w:rPr>
        <w:t>information</w:t>
      </w:r>
      <w:r w:rsidR="00503A8F">
        <w:rPr>
          <w:rFonts w:ascii="Arial" w:hAnsi="Arial"/>
          <w:lang w:val="en-US" w:eastAsia="en-US"/>
        </w:rPr>
        <w:t xml:space="preserve"> into account</w:t>
      </w:r>
      <w:r w:rsidR="003E792A">
        <w:rPr>
          <w:rFonts w:ascii="Arial" w:hAnsi="Arial"/>
          <w:lang w:val="en-US" w:eastAsia="en-US"/>
        </w:rPr>
        <w:t xml:space="preserve">, </w:t>
      </w:r>
      <w:r w:rsidR="003E792A">
        <w:rPr>
          <w:rFonts w:ascii="Arial" w:eastAsia="等线" w:hAnsi="Arial" w:cs="Arial" w:hint="eastAsia"/>
          <w:kern w:val="2"/>
          <w:lang w:val="en-US"/>
          <w14:ligatures w14:val="standardContextual"/>
        </w:rPr>
        <w:t>and provide feedback if any</w:t>
      </w:r>
      <w:r w:rsidR="00BE44EC">
        <w:rPr>
          <w:rFonts w:ascii="Arial" w:hAnsi="Arial"/>
          <w:lang w:val="en-US" w:eastAsia="en-US"/>
        </w:rPr>
        <w:t>.</w:t>
      </w:r>
    </w:p>
    <w:p w14:paraId="4FF5C0C4" w14:textId="77777777" w:rsidR="00537951" w:rsidRDefault="00537951" w:rsidP="00563BF8">
      <w:pPr>
        <w:overflowPunct/>
        <w:snapToGrid w:val="0"/>
        <w:spacing w:after="120"/>
        <w:jc w:val="both"/>
        <w:textAlignment w:val="auto"/>
        <w:rPr>
          <w:rFonts w:ascii="Arial" w:hAnsi="Arial"/>
          <w:lang w:val="en-US" w:eastAsia="en-US"/>
        </w:rPr>
      </w:pPr>
    </w:p>
    <w:p w14:paraId="3D051FF8" w14:textId="77777777" w:rsidR="003E792A" w:rsidRPr="00700AD5" w:rsidRDefault="003E792A" w:rsidP="00563BF8">
      <w:pPr>
        <w:overflowPunct/>
        <w:snapToGrid w:val="0"/>
        <w:spacing w:after="120"/>
        <w:jc w:val="both"/>
        <w:textAlignment w:val="auto"/>
        <w:rPr>
          <w:rFonts w:ascii="Arial" w:hAnsi="Arial"/>
          <w:lang w:val="en-US" w:eastAsia="en-US"/>
        </w:rPr>
      </w:pPr>
    </w:p>
    <w:p w14:paraId="5D5E3C42" w14:textId="1D2E77ED"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 xml:space="preserve">3. Date of Next </w:t>
      </w:r>
      <w:r w:rsidR="00317800">
        <w:rPr>
          <w:rFonts w:ascii="Arial" w:hAnsi="Arial" w:cs="Arial"/>
          <w:b/>
          <w:sz w:val="22"/>
          <w:szCs w:val="22"/>
          <w:lang w:val="en-US" w:eastAsia="en-US"/>
        </w:rPr>
        <w:t>SA</w:t>
      </w:r>
      <w:r w:rsidRPr="00191C3C">
        <w:rPr>
          <w:rFonts w:ascii="Arial" w:hAnsi="Arial" w:cs="Arial"/>
          <w:b/>
          <w:sz w:val="22"/>
          <w:szCs w:val="22"/>
          <w:lang w:val="en-US" w:eastAsia="en-US"/>
        </w:rPr>
        <w:t>2 Meetings:</w:t>
      </w:r>
    </w:p>
    <w:p w14:paraId="13D13E91" w14:textId="35274493" w:rsidR="00D15885" w:rsidRPr="002B4DF9" w:rsidRDefault="00D15885" w:rsidP="00D15885">
      <w:pPr>
        <w:tabs>
          <w:tab w:val="left" w:pos="3240"/>
          <w:tab w:val="left" w:pos="7560"/>
        </w:tabs>
        <w:spacing w:after="120"/>
        <w:ind w:left="2268" w:hanging="2268"/>
        <w:rPr>
          <w:rFonts w:ascii="Arial" w:hAnsi="Arial" w:cs="Arial"/>
        </w:rPr>
      </w:pPr>
      <w:r w:rsidRPr="001F70FA">
        <w:rPr>
          <w:rFonts w:ascii="Arial" w:hAnsi="Arial" w:cs="Arial"/>
          <w:bCs/>
        </w:rPr>
        <w:t>SA2 Meeting #</w:t>
      </w:r>
      <w:r w:rsidRPr="002B4DF9">
        <w:rPr>
          <w:rFonts w:ascii="Arial" w:hAnsi="Arial" w:cs="Arial"/>
        </w:rPr>
        <w:t>1</w:t>
      </w:r>
      <w:r w:rsidR="00D514DF">
        <w:rPr>
          <w:rFonts w:ascii="Arial" w:hAnsi="Arial" w:cs="Arial"/>
        </w:rPr>
        <w:t>70</w:t>
      </w:r>
      <w:r>
        <w:rPr>
          <w:rFonts w:ascii="Arial" w:hAnsi="Arial" w:cs="Arial"/>
        </w:rPr>
        <w:tab/>
      </w:r>
      <w:r>
        <w:rPr>
          <w:rFonts w:ascii="Arial" w:hAnsi="Arial" w:cs="Arial"/>
        </w:rPr>
        <w:tab/>
      </w:r>
      <w:r w:rsidR="00D514DF">
        <w:rPr>
          <w:rFonts w:ascii="Arial" w:hAnsi="Arial" w:cs="Arial"/>
        </w:rPr>
        <w:t>25</w:t>
      </w:r>
      <w:r w:rsidRPr="002B4DF9">
        <w:rPr>
          <w:rFonts w:ascii="Arial" w:hAnsi="Arial" w:cs="Arial"/>
        </w:rPr>
        <w:t xml:space="preserve"> - 2</w:t>
      </w:r>
      <w:r w:rsidR="00D514DF">
        <w:rPr>
          <w:rFonts w:ascii="Arial" w:hAnsi="Arial" w:cs="Arial"/>
        </w:rPr>
        <w:t>9</w:t>
      </w:r>
      <w:r w:rsidRPr="002B4DF9">
        <w:rPr>
          <w:rFonts w:ascii="Arial" w:hAnsi="Arial" w:cs="Arial"/>
        </w:rPr>
        <w:t xml:space="preserve"> </w:t>
      </w:r>
      <w:r w:rsidR="00D514DF">
        <w:rPr>
          <w:rFonts w:ascii="Arial" w:hAnsi="Arial" w:cs="Arial"/>
        </w:rPr>
        <w:t>August</w:t>
      </w:r>
      <w:r w:rsidRPr="002B4DF9">
        <w:rPr>
          <w:rFonts w:ascii="Arial" w:hAnsi="Arial" w:cs="Arial"/>
        </w:rPr>
        <w:t>, 2025</w:t>
      </w:r>
      <w:r w:rsidRPr="002B4DF9">
        <w:rPr>
          <w:rFonts w:ascii="Arial" w:hAnsi="Arial" w:cs="Arial"/>
        </w:rPr>
        <w:tab/>
      </w:r>
      <w:r w:rsidR="00D514DF" w:rsidRPr="006371C4">
        <w:rPr>
          <w:rFonts w:ascii="Arial" w:hAnsi="Arial" w:cs="Arial"/>
        </w:rPr>
        <w:t>Goteborg, S</w:t>
      </w:r>
      <w:r w:rsidR="00D514DF">
        <w:rPr>
          <w:rFonts w:ascii="Arial" w:hAnsi="Arial" w:cs="Arial"/>
        </w:rPr>
        <w:t>weden</w:t>
      </w:r>
    </w:p>
    <w:p w14:paraId="5D59FB7E" w14:textId="2AC57F95" w:rsidR="00D15885" w:rsidRPr="001F70FA" w:rsidRDefault="00D15885" w:rsidP="00D15885">
      <w:pPr>
        <w:tabs>
          <w:tab w:val="left" w:pos="3240"/>
          <w:tab w:val="left" w:pos="7560"/>
        </w:tabs>
        <w:spacing w:after="120"/>
        <w:ind w:left="2268" w:hanging="2268"/>
        <w:rPr>
          <w:rFonts w:ascii="Arial" w:hAnsi="Arial" w:cs="Arial"/>
          <w:bCs/>
        </w:rPr>
      </w:pPr>
      <w:r w:rsidRPr="001F70FA">
        <w:rPr>
          <w:rFonts w:ascii="Arial" w:hAnsi="Arial" w:cs="Arial"/>
          <w:bCs/>
        </w:rPr>
        <w:t>SA2 Meeting #</w:t>
      </w:r>
      <w:r w:rsidRPr="002B4DF9">
        <w:rPr>
          <w:rFonts w:ascii="Arial" w:hAnsi="Arial" w:cs="Arial"/>
        </w:rPr>
        <w:t>1</w:t>
      </w:r>
      <w:r w:rsidR="00D514DF">
        <w:rPr>
          <w:rFonts w:ascii="Arial" w:hAnsi="Arial" w:cs="Arial"/>
        </w:rPr>
        <w:t>71</w:t>
      </w:r>
      <w:r>
        <w:rPr>
          <w:rFonts w:ascii="Arial" w:hAnsi="Arial" w:cs="Arial"/>
        </w:rPr>
        <w:tab/>
      </w:r>
      <w:r>
        <w:rPr>
          <w:rFonts w:ascii="Arial" w:hAnsi="Arial" w:cs="Arial"/>
        </w:rPr>
        <w:tab/>
      </w:r>
      <w:r w:rsidR="00D514DF">
        <w:rPr>
          <w:rFonts w:ascii="Arial" w:hAnsi="Arial" w:cs="Arial"/>
        </w:rPr>
        <w:t>13</w:t>
      </w:r>
      <w:r w:rsidRPr="002B4DF9">
        <w:rPr>
          <w:rFonts w:ascii="Arial" w:hAnsi="Arial" w:cs="Arial"/>
        </w:rPr>
        <w:t xml:space="preserve"> </w:t>
      </w:r>
      <w:r w:rsidR="00BB4C3A" w:rsidRPr="002B4DF9">
        <w:rPr>
          <w:rFonts w:ascii="Arial" w:hAnsi="Arial" w:cs="Arial"/>
        </w:rPr>
        <w:t>-</w:t>
      </w:r>
      <w:r w:rsidRPr="002B4DF9">
        <w:rPr>
          <w:rFonts w:ascii="Arial" w:hAnsi="Arial" w:cs="Arial"/>
        </w:rPr>
        <w:t xml:space="preserve"> </w:t>
      </w:r>
      <w:r>
        <w:rPr>
          <w:rFonts w:ascii="Arial" w:hAnsi="Arial" w:cs="Arial"/>
        </w:rPr>
        <w:t>1</w:t>
      </w:r>
      <w:r w:rsidR="00D514DF">
        <w:rPr>
          <w:rFonts w:ascii="Arial" w:hAnsi="Arial" w:cs="Arial"/>
        </w:rPr>
        <w:t>7 October</w:t>
      </w:r>
      <w:r w:rsidRPr="002B4DF9">
        <w:rPr>
          <w:rFonts w:ascii="Arial" w:hAnsi="Arial" w:cs="Arial"/>
        </w:rPr>
        <w:t>, 2025</w:t>
      </w:r>
      <w:r w:rsidRPr="002B4DF9">
        <w:rPr>
          <w:rFonts w:ascii="Arial" w:hAnsi="Arial" w:cs="Arial"/>
        </w:rPr>
        <w:tab/>
      </w:r>
      <w:r w:rsidR="00286208">
        <w:rPr>
          <w:rFonts w:ascii="Arial" w:hAnsi="Arial" w:cs="Arial"/>
        </w:rPr>
        <w:t>TB</w:t>
      </w:r>
      <w:r w:rsidR="00A07872">
        <w:rPr>
          <w:rFonts w:ascii="Arial" w:hAnsi="Arial" w:cs="Arial"/>
        </w:rPr>
        <w:t>D</w:t>
      </w:r>
      <w:r w:rsidRPr="006371C4">
        <w:rPr>
          <w:rFonts w:ascii="Arial" w:hAnsi="Arial" w:cs="Arial"/>
        </w:rPr>
        <w:t xml:space="preserve">, </w:t>
      </w:r>
      <w:r w:rsidR="00D514DF">
        <w:rPr>
          <w:rFonts w:ascii="Arial" w:hAnsi="Arial" w:cs="Arial"/>
        </w:rPr>
        <w:t>China</w:t>
      </w:r>
    </w:p>
    <w:p w14:paraId="3CE833E8" w14:textId="521D2DA1" w:rsidR="00827DCA" w:rsidRPr="00317800" w:rsidRDefault="00827DCA" w:rsidP="00317800">
      <w:pPr>
        <w:tabs>
          <w:tab w:val="left" w:pos="3544"/>
        </w:tabs>
        <w:snapToGrid w:val="0"/>
        <w:spacing w:after="120"/>
        <w:ind w:left="2268" w:hanging="2268"/>
        <w:jc w:val="both"/>
      </w:pPr>
    </w:p>
    <w:sectPr w:rsidR="00827DCA" w:rsidRPr="00317800" w:rsidSect="00557F1D">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90D295" w14:textId="77777777" w:rsidR="002E1AB0" w:rsidRDefault="002E1AB0">
      <w:r>
        <w:separator/>
      </w:r>
    </w:p>
  </w:endnote>
  <w:endnote w:type="continuationSeparator" w:id="0">
    <w:p w14:paraId="11DCBF82" w14:textId="77777777" w:rsidR="002E1AB0" w:rsidRDefault="002E1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B3E8A4" w14:textId="77777777" w:rsidR="002E1AB0" w:rsidRDefault="002E1AB0">
      <w:r>
        <w:separator/>
      </w:r>
    </w:p>
  </w:footnote>
  <w:footnote w:type="continuationSeparator" w:id="0">
    <w:p w14:paraId="376964A7" w14:textId="77777777" w:rsidR="002E1AB0" w:rsidRDefault="002E1A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04FDD1" w14:textId="77777777" w:rsidR="00CF79E4" w:rsidRDefault="00CF79E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372387F"/>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3C5F4F"/>
    <w:multiLevelType w:val="hybridMultilevel"/>
    <w:tmpl w:val="2FDC9A70"/>
    <w:lvl w:ilvl="0" w:tplc="5860B2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0D29A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AF0440B"/>
    <w:multiLevelType w:val="hybridMultilevel"/>
    <w:tmpl w:val="65BC5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E25B64"/>
    <w:multiLevelType w:val="hybridMultilevel"/>
    <w:tmpl w:val="74C05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83060D"/>
    <w:multiLevelType w:val="hybridMultilevel"/>
    <w:tmpl w:val="A62A0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1" w15:restartNumberingAfterBreak="0">
    <w:nsid w:val="650F354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14" w15:restartNumberingAfterBreak="0">
    <w:nsid w:val="75917A25"/>
    <w:multiLevelType w:val="hybridMultilevel"/>
    <w:tmpl w:val="EFECB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13"/>
  </w:num>
  <w:num w:numId="4">
    <w:abstractNumId w:val="12"/>
  </w:num>
  <w:num w:numId="5">
    <w:abstractNumId w:val="7"/>
  </w:num>
  <w:num w:numId="6">
    <w:abstractNumId w:val="11"/>
  </w:num>
  <w:num w:numId="7">
    <w:abstractNumId w:val="5"/>
  </w:num>
  <w:num w:numId="8">
    <w:abstractNumId w:val="3"/>
  </w:num>
  <w:num w:numId="9">
    <w:abstractNumId w:val="8"/>
  </w:num>
  <w:num w:numId="10">
    <w:abstractNumId w:val="2"/>
  </w:num>
  <w:num w:numId="11">
    <w:abstractNumId w:val="14"/>
  </w:num>
  <w:num w:numId="12">
    <w:abstractNumId w:val="9"/>
  </w:num>
  <w:num w:numId="13">
    <w:abstractNumId w:val="4"/>
  </w:num>
  <w:num w:numId="14">
    <w:abstractNumId w:val="0"/>
  </w:num>
  <w:num w:numId="15">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16"/>
    <w:rsid w:val="00000473"/>
    <w:rsid w:val="000005DE"/>
    <w:rsid w:val="00000C7B"/>
    <w:rsid w:val="00000EE3"/>
    <w:rsid w:val="00001157"/>
    <w:rsid w:val="00001BF5"/>
    <w:rsid w:val="00001CCE"/>
    <w:rsid w:val="0000341B"/>
    <w:rsid w:val="00003486"/>
    <w:rsid w:val="000035BF"/>
    <w:rsid w:val="00003783"/>
    <w:rsid w:val="00003868"/>
    <w:rsid w:val="000049C9"/>
    <w:rsid w:val="00004A72"/>
    <w:rsid w:val="00005065"/>
    <w:rsid w:val="0000509C"/>
    <w:rsid w:val="0000518C"/>
    <w:rsid w:val="000052E8"/>
    <w:rsid w:val="00005463"/>
    <w:rsid w:val="00006203"/>
    <w:rsid w:val="00006454"/>
    <w:rsid w:val="000064CD"/>
    <w:rsid w:val="000077E8"/>
    <w:rsid w:val="00007C8C"/>
    <w:rsid w:val="00007CE8"/>
    <w:rsid w:val="000105E3"/>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98C"/>
    <w:rsid w:val="00022DF2"/>
    <w:rsid w:val="00022E4A"/>
    <w:rsid w:val="0002368C"/>
    <w:rsid w:val="00023B68"/>
    <w:rsid w:val="00024326"/>
    <w:rsid w:val="00024434"/>
    <w:rsid w:val="00025294"/>
    <w:rsid w:val="00025570"/>
    <w:rsid w:val="00025A12"/>
    <w:rsid w:val="0002666B"/>
    <w:rsid w:val="00026B8D"/>
    <w:rsid w:val="00026DBA"/>
    <w:rsid w:val="00027B28"/>
    <w:rsid w:val="00030117"/>
    <w:rsid w:val="00030B2D"/>
    <w:rsid w:val="00032A21"/>
    <w:rsid w:val="00032BB2"/>
    <w:rsid w:val="00032CFB"/>
    <w:rsid w:val="00032D1A"/>
    <w:rsid w:val="00034FE4"/>
    <w:rsid w:val="000358F6"/>
    <w:rsid w:val="00035F87"/>
    <w:rsid w:val="0003636E"/>
    <w:rsid w:val="000367FC"/>
    <w:rsid w:val="0003693A"/>
    <w:rsid w:val="00036D80"/>
    <w:rsid w:val="000370EA"/>
    <w:rsid w:val="0003775C"/>
    <w:rsid w:val="00037BF2"/>
    <w:rsid w:val="000401DB"/>
    <w:rsid w:val="000402F2"/>
    <w:rsid w:val="000405B1"/>
    <w:rsid w:val="00041059"/>
    <w:rsid w:val="0004137A"/>
    <w:rsid w:val="000415D8"/>
    <w:rsid w:val="000419B8"/>
    <w:rsid w:val="000420C8"/>
    <w:rsid w:val="000425FA"/>
    <w:rsid w:val="00042C9A"/>
    <w:rsid w:val="00043882"/>
    <w:rsid w:val="00043912"/>
    <w:rsid w:val="00043986"/>
    <w:rsid w:val="000448CC"/>
    <w:rsid w:val="00044C61"/>
    <w:rsid w:val="00044F33"/>
    <w:rsid w:val="00046908"/>
    <w:rsid w:val="00046B14"/>
    <w:rsid w:val="00046BCB"/>
    <w:rsid w:val="00046CD6"/>
    <w:rsid w:val="00047025"/>
    <w:rsid w:val="0004723C"/>
    <w:rsid w:val="000474BB"/>
    <w:rsid w:val="00050B1C"/>
    <w:rsid w:val="00050F8F"/>
    <w:rsid w:val="0005167C"/>
    <w:rsid w:val="00053161"/>
    <w:rsid w:val="00053B45"/>
    <w:rsid w:val="0005517D"/>
    <w:rsid w:val="00055322"/>
    <w:rsid w:val="00055585"/>
    <w:rsid w:val="0005567A"/>
    <w:rsid w:val="000557E6"/>
    <w:rsid w:val="00056175"/>
    <w:rsid w:val="00056419"/>
    <w:rsid w:val="0005666E"/>
    <w:rsid w:val="0005728E"/>
    <w:rsid w:val="00060571"/>
    <w:rsid w:val="00060E2F"/>
    <w:rsid w:val="00062E25"/>
    <w:rsid w:val="00062FFF"/>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3CC5"/>
    <w:rsid w:val="00084305"/>
    <w:rsid w:val="000843A8"/>
    <w:rsid w:val="0008673F"/>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760"/>
    <w:rsid w:val="0009490D"/>
    <w:rsid w:val="00094FB7"/>
    <w:rsid w:val="00096975"/>
    <w:rsid w:val="00096F4E"/>
    <w:rsid w:val="0009710C"/>
    <w:rsid w:val="00097684"/>
    <w:rsid w:val="00097D31"/>
    <w:rsid w:val="000A009E"/>
    <w:rsid w:val="000A0131"/>
    <w:rsid w:val="000A0222"/>
    <w:rsid w:val="000A0261"/>
    <w:rsid w:val="000A02AE"/>
    <w:rsid w:val="000A073B"/>
    <w:rsid w:val="000A1036"/>
    <w:rsid w:val="000A105E"/>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B088E"/>
    <w:rsid w:val="000B18DD"/>
    <w:rsid w:val="000B2490"/>
    <w:rsid w:val="000B2875"/>
    <w:rsid w:val="000B2AE9"/>
    <w:rsid w:val="000B322F"/>
    <w:rsid w:val="000B3541"/>
    <w:rsid w:val="000B364C"/>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C7CDF"/>
    <w:rsid w:val="000D00CE"/>
    <w:rsid w:val="000D0578"/>
    <w:rsid w:val="000D081C"/>
    <w:rsid w:val="000D0EDE"/>
    <w:rsid w:val="000D186B"/>
    <w:rsid w:val="000D21C8"/>
    <w:rsid w:val="000D275B"/>
    <w:rsid w:val="000D33DB"/>
    <w:rsid w:val="000D375B"/>
    <w:rsid w:val="000D3A27"/>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545"/>
    <w:rsid w:val="000E6604"/>
    <w:rsid w:val="000E7719"/>
    <w:rsid w:val="000F05F6"/>
    <w:rsid w:val="000F0641"/>
    <w:rsid w:val="000F108A"/>
    <w:rsid w:val="000F27E8"/>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011"/>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F38"/>
    <w:rsid w:val="00104632"/>
    <w:rsid w:val="0010472B"/>
    <w:rsid w:val="00104836"/>
    <w:rsid w:val="00104B45"/>
    <w:rsid w:val="00104DE5"/>
    <w:rsid w:val="001050B1"/>
    <w:rsid w:val="001059FE"/>
    <w:rsid w:val="00106080"/>
    <w:rsid w:val="00106A45"/>
    <w:rsid w:val="00106AAC"/>
    <w:rsid w:val="00106F73"/>
    <w:rsid w:val="00107586"/>
    <w:rsid w:val="00107B37"/>
    <w:rsid w:val="00110651"/>
    <w:rsid w:val="00110C6B"/>
    <w:rsid w:val="00111AD5"/>
    <w:rsid w:val="00111F09"/>
    <w:rsid w:val="00112E84"/>
    <w:rsid w:val="001132F6"/>
    <w:rsid w:val="0011339B"/>
    <w:rsid w:val="00113A60"/>
    <w:rsid w:val="00113B77"/>
    <w:rsid w:val="00114712"/>
    <w:rsid w:val="00114970"/>
    <w:rsid w:val="00114D1D"/>
    <w:rsid w:val="00114F37"/>
    <w:rsid w:val="001158AF"/>
    <w:rsid w:val="00115F2A"/>
    <w:rsid w:val="00116CA6"/>
    <w:rsid w:val="001178DF"/>
    <w:rsid w:val="00120711"/>
    <w:rsid w:val="00121239"/>
    <w:rsid w:val="001213C7"/>
    <w:rsid w:val="001220F3"/>
    <w:rsid w:val="0012254B"/>
    <w:rsid w:val="001227AE"/>
    <w:rsid w:val="00122990"/>
    <w:rsid w:val="00122FAC"/>
    <w:rsid w:val="00123111"/>
    <w:rsid w:val="00124174"/>
    <w:rsid w:val="00124229"/>
    <w:rsid w:val="00124E21"/>
    <w:rsid w:val="001252AB"/>
    <w:rsid w:val="00125477"/>
    <w:rsid w:val="001255E3"/>
    <w:rsid w:val="00125B65"/>
    <w:rsid w:val="00125EBA"/>
    <w:rsid w:val="0012728B"/>
    <w:rsid w:val="001275A5"/>
    <w:rsid w:val="001275FD"/>
    <w:rsid w:val="00130044"/>
    <w:rsid w:val="00130530"/>
    <w:rsid w:val="001309DF"/>
    <w:rsid w:val="00131496"/>
    <w:rsid w:val="00132054"/>
    <w:rsid w:val="001326B8"/>
    <w:rsid w:val="00132ED3"/>
    <w:rsid w:val="0013301F"/>
    <w:rsid w:val="0013412C"/>
    <w:rsid w:val="00134A9C"/>
    <w:rsid w:val="00134B8B"/>
    <w:rsid w:val="00134D65"/>
    <w:rsid w:val="00134F97"/>
    <w:rsid w:val="00136B36"/>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653"/>
    <w:rsid w:val="00145D43"/>
    <w:rsid w:val="00146065"/>
    <w:rsid w:val="00146246"/>
    <w:rsid w:val="00146A94"/>
    <w:rsid w:val="00146D37"/>
    <w:rsid w:val="001471FF"/>
    <w:rsid w:val="001475A0"/>
    <w:rsid w:val="00147B71"/>
    <w:rsid w:val="00150AD1"/>
    <w:rsid w:val="00150B6E"/>
    <w:rsid w:val="00150EF5"/>
    <w:rsid w:val="00151F17"/>
    <w:rsid w:val="00151FA4"/>
    <w:rsid w:val="00152550"/>
    <w:rsid w:val="00152D86"/>
    <w:rsid w:val="001531B3"/>
    <w:rsid w:val="00153323"/>
    <w:rsid w:val="0015392B"/>
    <w:rsid w:val="00153933"/>
    <w:rsid w:val="001542B6"/>
    <w:rsid w:val="0015444D"/>
    <w:rsid w:val="0015464F"/>
    <w:rsid w:val="00154FBD"/>
    <w:rsid w:val="00155E5E"/>
    <w:rsid w:val="00156169"/>
    <w:rsid w:val="00156F43"/>
    <w:rsid w:val="00157494"/>
    <w:rsid w:val="00160282"/>
    <w:rsid w:val="00160507"/>
    <w:rsid w:val="00160698"/>
    <w:rsid w:val="00160E8F"/>
    <w:rsid w:val="00161126"/>
    <w:rsid w:val="0016159E"/>
    <w:rsid w:val="00161723"/>
    <w:rsid w:val="00161B88"/>
    <w:rsid w:val="00162369"/>
    <w:rsid w:val="00162565"/>
    <w:rsid w:val="00162A13"/>
    <w:rsid w:val="001632F2"/>
    <w:rsid w:val="001635DE"/>
    <w:rsid w:val="00163A08"/>
    <w:rsid w:val="00164307"/>
    <w:rsid w:val="001651B5"/>
    <w:rsid w:val="00165485"/>
    <w:rsid w:val="0016573E"/>
    <w:rsid w:val="00165AD1"/>
    <w:rsid w:val="00165C82"/>
    <w:rsid w:val="00165F9A"/>
    <w:rsid w:val="00166644"/>
    <w:rsid w:val="00166657"/>
    <w:rsid w:val="00166DC6"/>
    <w:rsid w:val="00167A50"/>
    <w:rsid w:val="001701F3"/>
    <w:rsid w:val="0017043A"/>
    <w:rsid w:val="00170585"/>
    <w:rsid w:val="00170906"/>
    <w:rsid w:val="001717FE"/>
    <w:rsid w:val="00172659"/>
    <w:rsid w:val="001726CF"/>
    <w:rsid w:val="00172A0B"/>
    <w:rsid w:val="00173099"/>
    <w:rsid w:val="00174272"/>
    <w:rsid w:val="0017440E"/>
    <w:rsid w:val="00174825"/>
    <w:rsid w:val="00174922"/>
    <w:rsid w:val="00174C06"/>
    <w:rsid w:val="00175F6B"/>
    <w:rsid w:val="00176E1B"/>
    <w:rsid w:val="001777A3"/>
    <w:rsid w:val="00177B93"/>
    <w:rsid w:val="00181138"/>
    <w:rsid w:val="00181201"/>
    <w:rsid w:val="001813A1"/>
    <w:rsid w:val="001820FB"/>
    <w:rsid w:val="0018259A"/>
    <w:rsid w:val="00182B22"/>
    <w:rsid w:val="00183BE0"/>
    <w:rsid w:val="00184582"/>
    <w:rsid w:val="00184AD2"/>
    <w:rsid w:val="00185394"/>
    <w:rsid w:val="00185970"/>
    <w:rsid w:val="00186032"/>
    <w:rsid w:val="00186215"/>
    <w:rsid w:val="00186361"/>
    <w:rsid w:val="001867EF"/>
    <w:rsid w:val="00186D9F"/>
    <w:rsid w:val="00186F93"/>
    <w:rsid w:val="00186FB2"/>
    <w:rsid w:val="001870DD"/>
    <w:rsid w:val="001876BE"/>
    <w:rsid w:val="00187787"/>
    <w:rsid w:val="0018796B"/>
    <w:rsid w:val="00187D7F"/>
    <w:rsid w:val="00187DA7"/>
    <w:rsid w:val="001901AD"/>
    <w:rsid w:val="001905C5"/>
    <w:rsid w:val="00190804"/>
    <w:rsid w:val="001908B9"/>
    <w:rsid w:val="00190D3A"/>
    <w:rsid w:val="001914CD"/>
    <w:rsid w:val="00191C3C"/>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6DF"/>
    <w:rsid w:val="00195AC5"/>
    <w:rsid w:val="00195BBF"/>
    <w:rsid w:val="001963FC"/>
    <w:rsid w:val="001976D8"/>
    <w:rsid w:val="001978EE"/>
    <w:rsid w:val="00197DDA"/>
    <w:rsid w:val="001A004A"/>
    <w:rsid w:val="001A022C"/>
    <w:rsid w:val="001A0912"/>
    <w:rsid w:val="001A0B5A"/>
    <w:rsid w:val="001A0DD5"/>
    <w:rsid w:val="001A1003"/>
    <w:rsid w:val="001A166F"/>
    <w:rsid w:val="001A2CF1"/>
    <w:rsid w:val="001A3567"/>
    <w:rsid w:val="001A3B18"/>
    <w:rsid w:val="001A4153"/>
    <w:rsid w:val="001A4346"/>
    <w:rsid w:val="001A452F"/>
    <w:rsid w:val="001A454C"/>
    <w:rsid w:val="001A4665"/>
    <w:rsid w:val="001A4731"/>
    <w:rsid w:val="001A4C26"/>
    <w:rsid w:val="001A4CBF"/>
    <w:rsid w:val="001A5D39"/>
    <w:rsid w:val="001A6150"/>
    <w:rsid w:val="001A6DD3"/>
    <w:rsid w:val="001A7B60"/>
    <w:rsid w:val="001B0CF0"/>
    <w:rsid w:val="001B0D85"/>
    <w:rsid w:val="001B0F05"/>
    <w:rsid w:val="001B188E"/>
    <w:rsid w:val="001B2A55"/>
    <w:rsid w:val="001B2B15"/>
    <w:rsid w:val="001B38C2"/>
    <w:rsid w:val="001B4002"/>
    <w:rsid w:val="001B4033"/>
    <w:rsid w:val="001B4222"/>
    <w:rsid w:val="001B4658"/>
    <w:rsid w:val="001B469F"/>
    <w:rsid w:val="001B4999"/>
    <w:rsid w:val="001B4DDB"/>
    <w:rsid w:val="001B74A8"/>
    <w:rsid w:val="001B7A65"/>
    <w:rsid w:val="001C0C85"/>
    <w:rsid w:val="001C280F"/>
    <w:rsid w:val="001C3BAA"/>
    <w:rsid w:val="001C3C9C"/>
    <w:rsid w:val="001C3CBE"/>
    <w:rsid w:val="001C536E"/>
    <w:rsid w:val="001C5AF0"/>
    <w:rsid w:val="001C615D"/>
    <w:rsid w:val="001C69CF"/>
    <w:rsid w:val="001C6B22"/>
    <w:rsid w:val="001C6B24"/>
    <w:rsid w:val="001C6CF4"/>
    <w:rsid w:val="001C79DF"/>
    <w:rsid w:val="001C7B1C"/>
    <w:rsid w:val="001D029F"/>
    <w:rsid w:val="001D30B3"/>
    <w:rsid w:val="001D36C0"/>
    <w:rsid w:val="001D3CA2"/>
    <w:rsid w:val="001D3DA5"/>
    <w:rsid w:val="001D4009"/>
    <w:rsid w:val="001D4BE2"/>
    <w:rsid w:val="001D549F"/>
    <w:rsid w:val="001D56A6"/>
    <w:rsid w:val="001D58C6"/>
    <w:rsid w:val="001D6DD7"/>
    <w:rsid w:val="001D7A04"/>
    <w:rsid w:val="001D7C93"/>
    <w:rsid w:val="001D7FBF"/>
    <w:rsid w:val="001E073F"/>
    <w:rsid w:val="001E089C"/>
    <w:rsid w:val="001E134A"/>
    <w:rsid w:val="001E1E4E"/>
    <w:rsid w:val="001E2202"/>
    <w:rsid w:val="001E24E7"/>
    <w:rsid w:val="001E2AFA"/>
    <w:rsid w:val="001E2EC7"/>
    <w:rsid w:val="001E30F7"/>
    <w:rsid w:val="001E41F3"/>
    <w:rsid w:val="001E48FD"/>
    <w:rsid w:val="001E4ABF"/>
    <w:rsid w:val="001E5B68"/>
    <w:rsid w:val="001E5CC9"/>
    <w:rsid w:val="001E5D83"/>
    <w:rsid w:val="001E6044"/>
    <w:rsid w:val="001E6070"/>
    <w:rsid w:val="001E63BE"/>
    <w:rsid w:val="001E70F1"/>
    <w:rsid w:val="001E725D"/>
    <w:rsid w:val="001E7BD1"/>
    <w:rsid w:val="001E7CD6"/>
    <w:rsid w:val="001E7DD4"/>
    <w:rsid w:val="001F02CE"/>
    <w:rsid w:val="001F03C4"/>
    <w:rsid w:val="001F06CC"/>
    <w:rsid w:val="001F107F"/>
    <w:rsid w:val="001F1D67"/>
    <w:rsid w:val="001F1E15"/>
    <w:rsid w:val="001F28DD"/>
    <w:rsid w:val="001F2945"/>
    <w:rsid w:val="001F29E3"/>
    <w:rsid w:val="001F2BBD"/>
    <w:rsid w:val="001F37BF"/>
    <w:rsid w:val="001F3F87"/>
    <w:rsid w:val="001F4AB3"/>
    <w:rsid w:val="001F5218"/>
    <w:rsid w:val="001F52CB"/>
    <w:rsid w:val="001F533B"/>
    <w:rsid w:val="001F5343"/>
    <w:rsid w:val="001F555A"/>
    <w:rsid w:val="001F5876"/>
    <w:rsid w:val="001F619F"/>
    <w:rsid w:val="001F6271"/>
    <w:rsid w:val="001F64D9"/>
    <w:rsid w:val="001F67F8"/>
    <w:rsid w:val="0020026D"/>
    <w:rsid w:val="0020131F"/>
    <w:rsid w:val="00201448"/>
    <w:rsid w:val="00201832"/>
    <w:rsid w:val="00201F49"/>
    <w:rsid w:val="00202759"/>
    <w:rsid w:val="0020298B"/>
    <w:rsid w:val="002031ED"/>
    <w:rsid w:val="0020350C"/>
    <w:rsid w:val="002039D2"/>
    <w:rsid w:val="00203EDF"/>
    <w:rsid w:val="00204BA2"/>
    <w:rsid w:val="00204D50"/>
    <w:rsid w:val="00205179"/>
    <w:rsid w:val="002056DA"/>
    <w:rsid w:val="0020597E"/>
    <w:rsid w:val="002059E2"/>
    <w:rsid w:val="00206640"/>
    <w:rsid w:val="00206B14"/>
    <w:rsid w:val="00207362"/>
    <w:rsid w:val="002076D8"/>
    <w:rsid w:val="002077B6"/>
    <w:rsid w:val="002078C7"/>
    <w:rsid w:val="00210A68"/>
    <w:rsid w:val="00211857"/>
    <w:rsid w:val="00211C5A"/>
    <w:rsid w:val="002125B0"/>
    <w:rsid w:val="002133B7"/>
    <w:rsid w:val="00213CEA"/>
    <w:rsid w:val="00213DDF"/>
    <w:rsid w:val="00214706"/>
    <w:rsid w:val="00216D90"/>
    <w:rsid w:val="00216F1A"/>
    <w:rsid w:val="0021787C"/>
    <w:rsid w:val="00217FC7"/>
    <w:rsid w:val="0022010C"/>
    <w:rsid w:val="00220769"/>
    <w:rsid w:val="002213BD"/>
    <w:rsid w:val="0022144B"/>
    <w:rsid w:val="00222299"/>
    <w:rsid w:val="00222684"/>
    <w:rsid w:val="0022291F"/>
    <w:rsid w:val="00222E9C"/>
    <w:rsid w:val="00223127"/>
    <w:rsid w:val="002234EA"/>
    <w:rsid w:val="00223625"/>
    <w:rsid w:val="00223811"/>
    <w:rsid w:val="0022396D"/>
    <w:rsid w:val="00223EBF"/>
    <w:rsid w:val="00224A6A"/>
    <w:rsid w:val="002256A0"/>
    <w:rsid w:val="00225FF0"/>
    <w:rsid w:val="0022615B"/>
    <w:rsid w:val="00226902"/>
    <w:rsid w:val="0022729B"/>
    <w:rsid w:val="0022756C"/>
    <w:rsid w:val="00230953"/>
    <w:rsid w:val="002311BA"/>
    <w:rsid w:val="00231234"/>
    <w:rsid w:val="002327FD"/>
    <w:rsid w:val="00233AC5"/>
    <w:rsid w:val="0023417D"/>
    <w:rsid w:val="002345E7"/>
    <w:rsid w:val="00234A28"/>
    <w:rsid w:val="00235382"/>
    <w:rsid w:val="00235D8C"/>
    <w:rsid w:val="0023696B"/>
    <w:rsid w:val="00236D53"/>
    <w:rsid w:val="00240C37"/>
    <w:rsid w:val="00240D79"/>
    <w:rsid w:val="00240DB7"/>
    <w:rsid w:val="002415A8"/>
    <w:rsid w:val="002415E2"/>
    <w:rsid w:val="00241D30"/>
    <w:rsid w:val="00241FB0"/>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2926"/>
    <w:rsid w:val="00253E54"/>
    <w:rsid w:val="002557C3"/>
    <w:rsid w:val="002569E9"/>
    <w:rsid w:val="00256ABE"/>
    <w:rsid w:val="002577A5"/>
    <w:rsid w:val="0026004D"/>
    <w:rsid w:val="002603A1"/>
    <w:rsid w:val="00260DC7"/>
    <w:rsid w:val="00261222"/>
    <w:rsid w:val="00261ECA"/>
    <w:rsid w:val="00261F24"/>
    <w:rsid w:val="0026216C"/>
    <w:rsid w:val="00262722"/>
    <w:rsid w:val="002629DA"/>
    <w:rsid w:val="00262FF1"/>
    <w:rsid w:val="00263196"/>
    <w:rsid w:val="0026328F"/>
    <w:rsid w:val="0026336D"/>
    <w:rsid w:val="0026377C"/>
    <w:rsid w:val="002638ED"/>
    <w:rsid w:val="0026426E"/>
    <w:rsid w:val="002644C8"/>
    <w:rsid w:val="0026497F"/>
    <w:rsid w:val="00264C40"/>
    <w:rsid w:val="00265061"/>
    <w:rsid w:val="00265267"/>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2334"/>
    <w:rsid w:val="0027338B"/>
    <w:rsid w:val="002738EF"/>
    <w:rsid w:val="00273B2F"/>
    <w:rsid w:val="002742AC"/>
    <w:rsid w:val="00274A79"/>
    <w:rsid w:val="00274CB4"/>
    <w:rsid w:val="00275CFB"/>
    <w:rsid w:val="00275D12"/>
    <w:rsid w:val="00275F69"/>
    <w:rsid w:val="00276823"/>
    <w:rsid w:val="00276971"/>
    <w:rsid w:val="00276CC6"/>
    <w:rsid w:val="002775E4"/>
    <w:rsid w:val="002779C8"/>
    <w:rsid w:val="00277A07"/>
    <w:rsid w:val="002801C4"/>
    <w:rsid w:val="00280EA7"/>
    <w:rsid w:val="00281203"/>
    <w:rsid w:val="0028189E"/>
    <w:rsid w:val="002821EF"/>
    <w:rsid w:val="00282F82"/>
    <w:rsid w:val="002837F9"/>
    <w:rsid w:val="00283CB8"/>
    <w:rsid w:val="00284A9D"/>
    <w:rsid w:val="00284D79"/>
    <w:rsid w:val="002852C3"/>
    <w:rsid w:val="00285667"/>
    <w:rsid w:val="00285B04"/>
    <w:rsid w:val="002860C4"/>
    <w:rsid w:val="002860F6"/>
    <w:rsid w:val="00286161"/>
    <w:rsid w:val="00286208"/>
    <w:rsid w:val="00286818"/>
    <w:rsid w:val="00287069"/>
    <w:rsid w:val="00287836"/>
    <w:rsid w:val="00290117"/>
    <w:rsid w:val="002913C6"/>
    <w:rsid w:val="00291804"/>
    <w:rsid w:val="00291993"/>
    <w:rsid w:val="00291A5B"/>
    <w:rsid w:val="002928BB"/>
    <w:rsid w:val="0029295C"/>
    <w:rsid w:val="00293385"/>
    <w:rsid w:val="002935F7"/>
    <w:rsid w:val="002939EE"/>
    <w:rsid w:val="00293FF9"/>
    <w:rsid w:val="0029404E"/>
    <w:rsid w:val="0029457F"/>
    <w:rsid w:val="00295040"/>
    <w:rsid w:val="00296485"/>
    <w:rsid w:val="002964A4"/>
    <w:rsid w:val="002966FF"/>
    <w:rsid w:val="002968D6"/>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BAC"/>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1DC"/>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5B7F"/>
    <w:rsid w:val="002C69D7"/>
    <w:rsid w:val="002C69DB"/>
    <w:rsid w:val="002C7198"/>
    <w:rsid w:val="002C7E24"/>
    <w:rsid w:val="002D02F9"/>
    <w:rsid w:val="002D05B1"/>
    <w:rsid w:val="002D0686"/>
    <w:rsid w:val="002D0DFC"/>
    <w:rsid w:val="002D1BFD"/>
    <w:rsid w:val="002D1EDE"/>
    <w:rsid w:val="002D277E"/>
    <w:rsid w:val="002D2A14"/>
    <w:rsid w:val="002D2C6F"/>
    <w:rsid w:val="002D2EB2"/>
    <w:rsid w:val="002D3442"/>
    <w:rsid w:val="002D3C66"/>
    <w:rsid w:val="002D3CD4"/>
    <w:rsid w:val="002D3DC2"/>
    <w:rsid w:val="002D4670"/>
    <w:rsid w:val="002D47FD"/>
    <w:rsid w:val="002D47FF"/>
    <w:rsid w:val="002D4BDE"/>
    <w:rsid w:val="002D4E39"/>
    <w:rsid w:val="002D5C28"/>
    <w:rsid w:val="002D639E"/>
    <w:rsid w:val="002D67AC"/>
    <w:rsid w:val="002D6892"/>
    <w:rsid w:val="002D6D61"/>
    <w:rsid w:val="002D7648"/>
    <w:rsid w:val="002E0C86"/>
    <w:rsid w:val="002E1AB0"/>
    <w:rsid w:val="002E1F96"/>
    <w:rsid w:val="002E2984"/>
    <w:rsid w:val="002E35DE"/>
    <w:rsid w:val="002E3E38"/>
    <w:rsid w:val="002E426E"/>
    <w:rsid w:val="002E467D"/>
    <w:rsid w:val="002E486F"/>
    <w:rsid w:val="002E4AAF"/>
    <w:rsid w:val="002E588B"/>
    <w:rsid w:val="002E58F4"/>
    <w:rsid w:val="002E70F7"/>
    <w:rsid w:val="002E799B"/>
    <w:rsid w:val="002E7EA3"/>
    <w:rsid w:val="002E7F6D"/>
    <w:rsid w:val="002F01D1"/>
    <w:rsid w:val="002F05E6"/>
    <w:rsid w:val="002F0E67"/>
    <w:rsid w:val="002F1094"/>
    <w:rsid w:val="002F12AB"/>
    <w:rsid w:val="002F1465"/>
    <w:rsid w:val="002F1EC8"/>
    <w:rsid w:val="002F3DD8"/>
    <w:rsid w:val="002F428A"/>
    <w:rsid w:val="002F44FF"/>
    <w:rsid w:val="002F4C23"/>
    <w:rsid w:val="002F59FF"/>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713"/>
    <w:rsid w:val="00307C01"/>
    <w:rsid w:val="00307EF1"/>
    <w:rsid w:val="00307F7F"/>
    <w:rsid w:val="003101B1"/>
    <w:rsid w:val="00310909"/>
    <w:rsid w:val="00312F27"/>
    <w:rsid w:val="00313984"/>
    <w:rsid w:val="00313D30"/>
    <w:rsid w:val="00313ECE"/>
    <w:rsid w:val="003142AC"/>
    <w:rsid w:val="0031456F"/>
    <w:rsid w:val="0031481F"/>
    <w:rsid w:val="0031486C"/>
    <w:rsid w:val="003151C0"/>
    <w:rsid w:val="00315A6A"/>
    <w:rsid w:val="00315E6C"/>
    <w:rsid w:val="00315F04"/>
    <w:rsid w:val="00316037"/>
    <w:rsid w:val="003162C2"/>
    <w:rsid w:val="00316C72"/>
    <w:rsid w:val="00316FB7"/>
    <w:rsid w:val="003175BA"/>
    <w:rsid w:val="00317800"/>
    <w:rsid w:val="00317BED"/>
    <w:rsid w:val="00317E9C"/>
    <w:rsid w:val="00317F3B"/>
    <w:rsid w:val="0032054A"/>
    <w:rsid w:val="0032156E"/>
    <w:rsid w:val="00321756"/>
    <w:rsid w:val="003218D5"/>
    <w:rsid w:val="00321B9C"/>
    <w:rsid w:val="00322035"/>
    <w:rsid w:val="0032234C"/>
    <w:rsid w:val="00322532"/>
    <w:rsid w:val="0032308E"/>
    <w:rsid w:val="0032316D"/>
    <w:rsid w:val="0032390F"/>
    <w:rsid w:val="00323A32"/>
    <w:rsid w:val="0032401D"/>
    <w:rsid w:val="0032404C"/>
    <w:rsid w:val="00324938"/>
    <w:rsid w:val="00325364"/>
    <w:rsid w:val="00325A3F"/>
    <w:rsid w:val="00326229"/>
    <w:rsid w:val="003265FE"/>
    <w:rsid w:val="00326DF2"/>
    <w:rsid w:val="0032732A"/>
    <w:rsid w:val="003276B8"/>
    <w:rsid w:val="003277E2"/>
    <w:rsid w:val="0033015E"/>
    <w:rsid w:val="00330CA4"/>
    <w:rsid w:val="00332037"/>
    <w:rsid w:val="00332583"/>
    <w:rsid w:val="003325AB"/>
    <w:rsid w:val="00332853"/>
    <w:rsid w:val="0033286F"/>
    <w:rsid w:val="00333C5A"/>
    <w:rsid w:val="0033460F"/>
    <w:rsid w:val="0033493B"/>
    <w:rsid w:val="00335173"/>
    <w:rsid w:val="00335E87"/>
    <w:rsid w:val="00335E8C"/>
    <w:rsid w:val="00336575"/>
    <w:rsid w:val="003366AC"/>
    <w:rsid w:val="003368FD"/>
    <w:rsid w:val="00336A86"/>
    <w:rsid w:val="003374DE"/>
    <w:rsid w:val="003376E4"/>
    <w:rsid w:val="00337A59"/>
    <w:rsid w:val="00340623"/>
    <w:rsid w:val="00340794"/>
    <w:rsid w:val="003417DE"/>
    <w:rsid w:val="00341A3F"/>
    <w:rsid w:val="003425D4"/>
    <w:rsid w:val="003425E6"/>
    <w:rsid w:val="003431AF"/>
    <w:rsid w:val="00343573"/>
    <w:rsid w:val="0034357D"/>
    <w:rsid w:val="00343C43"/>
    <w:rsid w:val="00345B6D"/>
    <w:rsid w:val="003463B7"/>
    <w:rsid w:val="003465DB"/>
    <w:rsid w:val="00346F41"/>
    <w:rsid w:val="0035097A"/>
    <w:rsid w:val="00351BCF"/>
    <w:rsid w:val="00351ECB"/>
    <w:rsid w:val="00352943"/>
    <w:rsid w:val="00353AAB"/>
    <w:rsid w:val="00353CE4"/>
    <w:rsid w:val="00355322"/>
    <w:rsid w:val="00355478"/>
    <w:rsid w:val="00355D8C"/>
    <w:rsid w:val="00356218"/>
    <w:rsid w:val="00356E6E"/>
    <w:rsid w:val="00357360"/>
    <w:rsid w:val="00357617"/>
    <w:rsid w:val="00357692"/>
    <w:rsid w:val="00357AA8"/>
    <w:rsid w:val="00360026"/>
    <w:rsid w:val="003606D5"/>
    <w:rsid w:val="00360E72"/>
    <w:rsid w:val="00361492"/>
    <w:rsid w:val="00361B5D"/>
    <w:rsid w:val="00362007"/>
    <w:rsid w:val="003627EE"/>
    <w:rsid w:val="0036365C"/>
    <w:rsid w:val="00363DEC"/>
    <w:rsid w:val="00364DAA"/>
    <w:rsid w:val="00365EEA"/>
    <w:rsid w:val="00366386"/>
    <w:rsid w:val="00366411"/>
    <w:rsid w:val="00366416"/>
    <w:rsid w:val="00367815"/>
    <w:rsid w:val="00367A7C"/>
    <w:rsid w:val="00367BA3"/>
    <w:rsid w:val="003701D4"/>
    <w:rsid w:val="00370515"/>
    <w:rsid w:val="00370572"/>
    <w:rsid w:val="003705B6"/>
    <w:rsid w:val="0037087F"/>
    <w:rsid w:val="003713A0"/>
    <w:rsid w:val="00371B67"/>
    <w:rsid w:val="00371EFD"/>
    <w:rsid w:val="00372528"/>
    <w:rsid w:val="00372681"/>
    <w:rsid w:val="003734B2"/>
    <w:rsid w:val="00373CED"/>
    <w:rsid w:val="00374B8E"/>
    <w:rsid w:val="00374D59"/>
    <w:rsid w:val="00374F96"/>
    <w:rsid w:val="003750BA"/>
    <w:rsid w:val="003757BE"/>
    <w:rsid w:val="00375D0C"/>
    <w:rsid w:val="003761B4"/>
    <w:rsid w:val="003766D1"/>
    <w:rsid w:val="00376ACC"/>
    <w:rsid w:val="00376E39"/>
    <w:rsid w:val="0037748C"/>
    <w:rsid w:val="003801C3"/>
    <w:rsid w:val="00380304"/>
    <w:rsid w:val="00380E43"/>
    <w:rsid w:val="0038131E"/>
    <w:rsid w:val="00383C73"/>
    <w:rsid w:val="00384A0E"/>
    <w:rsid w:val="00384A46"/>
    <w:rsid w:val="00384C02"/>
    <w:rsid w:val="00384CD0"/>
    <w:rsid w:val="00384D26"/>
    <w:rsid w:val="003852F0"/>
    <w:rsid w:val="0038530E"/>
    <w:rsid w:val="00385A7C"/>
    <w:rsid w:val="00385C20"/>
    <w:rsid w:val="00386259"/>
    <w:rsid w:val="003867CD"/>
    <w:rsid w:val="00387021"/>
    <w:rsid w:val="003870E8"/>
    <w:rsid w:val="003902B2"/>
    <w:rsid w:val="00390EDE"/>
    <w:rsid w:val="00391855"/>
    <w:rsid w:val="00391CEC"/>
    <w:rsid w:val="00392AD9"/>
    <w:rsid w:val="00393620"/>
    <w:rsid w:val="00393759"/>
    <w:rsid w:val="00393811"/>
    <w:rsid w:val="00394E02"/>
    <w:rsid w:val="003956FB"/>
    <w:rsid w:val="003958BA"/>
    <w:rsid w:val="00395CF6"/>
    <w:rsid w:val="00395E68"/>
    <w:rsid w:val="0039637E"/>
    <w:rsid w:val="00397214"/>
    <w:rsid w:val="003A078C"/>
    <w:rsid w:val="003A0CBE"/>
    <w:rsid w:val="003A0E18"/>
    <w:rsid w:val="003A1161"/>
    <w:rsid w:val="003A133E"/>
    <w:rsid w:val="003A1D8C"/>
    <w:rsid w:val="003A1D90"/>
    <w:rsid w:val="003A24C1"/>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4EF"/>
    <w:rsid w:val="003B2911"/>
    <w:rsid w:val="003B30DF"/>
    <w:rsid w:val="003B3597"/>
    <w:rsid w:val="003B41DC"/>
    <w:rsid w:val="003B4AA0"/>
    <w:rsid w:val="003B4E28"/>
    <w:rsid w:val="003B4E47"/>
    <w:rsid w:val="003B4EC0"/>
    <w:rsid w:val="003B53CF"/>
    <w:rsid w:val="003B5A43"/>
    <w:rsid w:val="003B6CE3"/>
    <w:rsid w:val="003B6D10"/>
    <w:rsid w:val="003B6D1C"/>
    <w:rsid w:val="003B721A"/>
    <w:rsid w:val="003B7278"/>
    <w:rsid w:val="003B7994"/>
    <w:rsid w:val="003B7D14"/>
    <w:rsid w:val="003C0650"/>
    <w:rsid w:val="003C075B"/>
    <w:rsid w:val="003C14F6"/>
    <w:rsid w:val="003C17C9"/>
    <w:rsid w:val="003C19A6"/>
    <w:rsid w:val="003C20E0"/>
    <w:rsid w:val="003C232D"/>
    <w:rsid w:val="003C344D"/>
    <w:rsid w:val="003C3A2B"/>
    <w:rsid w:val="003C3D6C"/>
    <w:rsid w:val="003C4679"/>
    <w:rsid w:val="003C540B"/>
    <w:rsid w:val="003C5484"/>
    <w:rsid w:val="003C553E"/>
    <w:rsid w:val="003C5A51"/>
    <w:rsid w:val="003C5FA5"/>
    <w:rsid w:val="003C65E3"/>
    <w:rsid w:val="003C6619"/>
    <w:rsid w:val="003C7DC0"/>
    <w:rsid w:val="003D3162"/>
    <w:rsid w:val="003D32B4"/>
    <w:rsid w:val="003D3DFB"/>
    <w:rsid w:val="003D401A"/>
    <w:rsid w:val="003D40ED"/>
    <w:rsid w:val="003D452E"/>
    <w:rsid w:val="003D53D5"/>
    <w:rsid w:val="003D58CB"/>
    <w:rsid w:val="003D5F21"/>
    <w:rsid w:val="003D7035"/>
    <w:rsid w:val="003D748A"/>
    <w:rsid w:val="003E05A7"/>
    <w:rsid w:val="003E13F5"/>
    <w:rsid w:val="003E19B0"/>
    <w:rsid w:val="003E1A36"/>
    <w:rsid w:val="003E223C"/>
    <w:rsid w:val="003E235C"/>
    <w:rsid w:val="003E2939"/>
    <w:rsid w:val="003E2D3A"/>
    <w:rsid w:val="003E2D50"/>
    <w:rsid w:val="003E2E5B"/>
    <w:rsid w:val="003E3B3F"/>
    <w:rsid w:val="003E3B4E"/>
    <w:rsid w:val="003E3C28"/>
    <w:rsid w:val="003E49F0"/>
    <w:rsid w:val="003E4E7F"/>
    <w:rsid w:val="003E4F25"/>
    <w:rsid w:val="003E4F99"/>
    <w:rsid w:val="003E540A"/>
    <w:rsid w:val="003E5F22"/>
    <w:rsid w:val="003E68F4"/>
    <w:rsid w:val="003E6B9A"/>
    <w:rsid w:val="003E792A"/>
    <w:rsid w:val="003E7D38"/>
    <w:rsid w:val="003F022E"/>
    <w:rsid w:val="003F048C"/>
    <w:rsid w:val="003F133D"/>
    <w:rsid w:val="003F1A8E"/>
    <w:rsid w:val="003F40DA"/>
    <w:rsid w:val="003F43F6"/>
    <w:rsid w:val="003F448E"/>
    <w:rsid w:val="003F46A1"/>
    <w:rsid w:val="003F4893"/>
    <w:rsid w:val="003F49BA"/>
    <w:rsid w:val="003F6A1C"/>
    <w:rsid w:val="004001E0"/>
    <w:rsid w:val="00400612"/>
    <w:rsid w:val="00400CC4"/>
    <w:rsid w:val="00401A3B"/>
    <w:rsid w:val="0040277F"/>
    <w:rsid w:val="00402D94"/>
    <w:rsid w:val="00403C2B"/>
    <w:rsid w:val="004049AD"/>
    <w:rsid w:val="00404DE3"/>
    <w:rsid w:val="0040513C"/>
    <w:rsid w:val="00405C2A"/>
    <w:rsid w:val="00405D8B"/>
    <w:rsid w:val="00406251"/>
    <w:rsid w:val="0040642E"/>
    <w:rsid w:val="00406789"/>
    <w:rsid w:val="00406BBE"/>
    <w:rsid w:val="00407462"/>
    <w:rsid w:val="00407F3F"/>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FE"/>
    <w:rsid w:val="00415162"/>
    <w:rsid w:val="0041564B"/>
    <w:rsid w:val="00416230"/>
    <w:rsid w:val="00416279"/>
    <w:rsid w:val="0041681B"/>
    <w:rsid w:val="00416A1C"/>
    <w:rsid w:val="0041730D"/>
    <w:rsid w:val="00417881"/>
    <w:rsid w:val="004200CD"/>
    <w:rsid w:val="004200D4"/>
    <w:rsid w:val="004204A3"/>
    <w:rsid w:val="00421256"/>
    <w:rsid w:val="00421985"/>
    <w:rsid w:val="00422A73"/>
    <w:rsid w:val="00422E39"/>
    <w:rsid w:val="004233F6"/>
    <w:rsid w:val="004234EA"/>
    <w:rsid w:val="00424255"/>
    <w:rsid w:val="004242F1"/>
    <w:rsid w:val="0042430E"/>
    <w:rsid w:val="0042442A"/>
    <w:rsid w:val="00424587"/>
    <w:rsid w:val="00424A62"/>
    <w:rsid w:val="00424BBB"/>
    <w:rsid w:val="00424C69"/>
    <w:rsid w:val="00424E20"/>
    <w:rsid w:val="00425162"/>
    <w:rsid w:val="00426A1D"/>
    <w:rsid w:val="00426D08"/>
    <w:rsid w:val="004311D2"/>
    <w:rsid w:val="004312C3"/>
    <w:rsid w:val="00433228"/>
    <w:rsid w:val="00433753"/>
    <w:rsid w:val="00433D47"/>
    <w:rsid w:val="00434043"/>
    <w:rsid w:val="00435010"/>
    <w:rsid w:val="004357D1"/>
    <w:rsid w:val="00435EC0"/>
    <w:rsid w:val="0043686B"/>
    <w:rsid w:val="00437A41"/>
    <w:rsid w:val="00437E0D"/>
    <w:rsid w:val="004404D6"/>
    <w:rsid w:val="004405BD"/>
    <w:rsid w:val="00441B8C"/>
    <w:rsid w:val="00442013"/>
    <w:rsid w:val="004420BB"/>
    <w:rsid w:val="00442498"/>
    <w:rsid w:val="004425C5"/>
    <w:rsid w:val="004437DF"/>
    <w:rsid w:val="004444FE"/>
    <w:rsid w:val="0044463C"/>
    <w:rsid w:val="00444A79"/>
    <w:rsid w:val="00444A9E"/>
    <w:rsid w:val="00444EDF"/>
    <w:rsid w:val="00445196"/>
    <w:rsid w:val="00445587"/>
    <w:rsid w:val="00445661"/>
    <w:rsid w:val="0044589A"/>
    <w:rsid w:val="00445D18"/>
    <w:rsid w:val="00446869"/>
    <w:rsid w:val="004474A8"/>
    <w:rsid w:val="004500DC"/>
    <w:rsid w:val="00450C07"/>
    <w:rsid w:val="00450F6C"/>
    <w:rsid w:val="00452415"/>
    <w:rsid w:val="0045243B"/>
    <w:rsid w:val="00452669"/>
    <w:rsid w:val="00452CE5"/>
    <w:rsid w:val="00452DDC"/>
    <w:rsid w:val="00452F7C"/>
    <w:rsid w:val="0045340E"/>
    <w:rsid w:val="00453797"/>
    <w:rsid w:val="00454102"/>
    <w:rsid w:val="00454D42"/>
    <w:rsid w:val="00454F81"/>
    <w:rsid w:val="00455BE4"/>
    <w:rsid w:val="00455C80"/>
    <w:rsid w:val="0045706D"/>
    <w:rsid w:val="004607D8"/>
    <w:rsid w:val="00460AB2"/>
    <w:rsid w:val="0046198B"/>
    <w:rsid w:val="00461B1C"/>
    <w:rsid w:val="00461FB7"/>
    <w:rsid w:val="00462A49"/>
    <w:rsid w:val="00462BB4"/>
    <w:rsid w:val="00462C07"/>
    <w:rsid w:val="00462E76"/>
    <w:rsid w:val="00463331"/>
    <w:rsid w:val="00463A33"/>
    <w:rsid w:val="00463CCB"/>
    <w:rsid w:val="00464531"/>
    <w:rsid w:val="0046531D"/>
    <w:rsid w:val="0046540F"/>
    <w:rsid w:val="0046581F"/>
    <w:rsid w:val="00465C5E"/>
    <w:rsid w:val="00466443"/>
    <w:rsid w:val="00466CDA"/>
    <w:rsid w:val="00470D36"/>
    <w:rsid w:val="00470DEE"/>
    <w:rsid w:val="0047137C"/>
    <w:rsid w:val="004717B4"/>
    <w:rsid w:val="00471CCA"/>
    <w:rsid w:val="00472060"/>
    <w:rsid w:val="004720D5"/>
    <w:rsid w:val="0047241A"/>
    <w:rsid w:val="00472B61"/>
    <w:rsid w:val="0047330F"/>
    <w:rsid w:val="004734ED"/>
    <w:rsid w:val="004739CC"/>
    <w:rsid w:val="004744CE"/>
    <w:rsid w:val="00474CBA"/>
    <w:rsid w:val="00475913"/>
    <w:rsid w:val="00475949"/>
    <w:rsid w:val="00475BA9"/>
    <w:rsid w:val="00475D0D"/>
    <w:rsid w:val="00477F95"/>
    <w:rsid w:val="004805A4"/>
    <w:rsid w:val="00480F8C"/>
    <w:rsid w:val="00481292"/>
    <w:rsid w:val="004818EA"/>
    <w:rsid w:val="0048193F"/>
    <w:rsid w:val="00481AD1"/>
    <w:rsid w:val="00482056"/>
    <w:rsid w:val="004824B0"/>
    <w:rsid w:val="00482DBD"/>
    <w:rsid w:val="00482EC8"/>
    <w:rsid w:val="00483084"/>
    <w:rsid w:val="004841FB"/>
    <w:rsid w:val="004851AC"/>
    <w:rsid w:val="004869A2"/>
    <w:rsid w:val="004869C1"/>
    <w:rsid w:val="00486E2C"/>
    <w:rsid w:val="0048758B"/>
    <w:rsid w:val="00487D88"/>
    <w:rsid w:val="0049040F"/>
    <w:rsid w:val="004909A6"/>
    <w:rsid w:val="00490B9C"/>
    <w:rsid w:val="00491665"/>
    <w:rsid w:val="004919A1"/>
    <w:rsid w:val="004922C6"/>
    <w:rsid w:val="00493029"/>
    <w:rsid w:val="004932C7"/>
    <w:rsid w:val="004940A5"/>
    <w:rsid w:val="00494779"/>
    <w:rsid w:val="00494B8D"/>
    <w:rsid w:val="004950E2"/>
    <w:rsid w:val="00495A32"/>
    <w:rsid w:val="00495B01"/>
    <w:rsid w:val="004964AD"/>
    <w:rsid w:val="004966E2"/>
    <w:rsid w:val="004968CD"/>
    <w:rsid w:val="004A040C"/>
    <w:rsid w:val="004A0B8D"/>
    <w:rsid w:val="004A0D02"/>
    <w:rsid w:val="004A16F1"/>
    <w:rsid w:val="004A1840"/>
    <w:rsid w:val="004A288C"/>
    <w:rsid w:val="004A31A3"/>
    <w:rsid w:val="004A3402"/>
    <w:rsid w:val="004A35EB"/>
    <w:rsid w:val="004A3878"/>
    <w:rsid w:val="004A5336"/>
    <w:rsid w:val="004A7676"/>
    <w:rsid w:val="004A7986"/>
    <w:rsid w:val="004A7F03"/>
    <w:rsid w:val="004B0374"/>
    <w:rsid w:val="004B11C0"/>
    <w:rsid w:val="004B2381"/>
    <w:rsid w:val="004B28B8"/>
    <w:rsid w:val="004B2DD1"/>
    <w:rsid w:val="004B2DE4"/>
    <w:rsid w:val="004B38F9"/>
    <w:rsid w:val="004B4774"/>
    <w:rsid w:val="004B4849"/>
    <w:rsid w:val="004B5DAE"/>
    <w:rsid w:val="004B6002"/>
    <w:rsid w:val="004B6550"/>
    <w:rsid w:val="004B66C1"/>
    <w:rsid w:val="004B681D"/>
    <w:rsid w:val="004B73ED"/>
    <w:rsid w:val="004B75B7"/>
    <w:rsid w:val="004C0027"/>
    <w:rsid w:val="004C011D"/>
    <w:rsid w:val="004C0C6E"/>
    <w:rsid w:val="004C17A5"/>
    <w:rsid w:val="004C1E7E"/>
    <w:rsid w:val="004C2DC3"/>
    <w:rsid w:val="004C33C8"/>
    <w:rsid w:val="004C422D"/>
    <w:rsid w:val="004C43E7"/>
    <w:rsid w:val="004C4814"/>
    <w:rsid w:val="004C4880"/>
    <w:rsid w:val="004C5832"/>
    <w:rsid w:val="004C593F"/>
    <w:rsid w:val="004C5C9B"/>
    <w:rsid w:val="004C5FCD"/>
    <w:rsid w:val="004C6B5B"/>
    <w:rsid w:val="004C6D5E"/>
    <w:rsid w:val="004C7F16"/>
    <w:rsid w:val="004D0C5B"/>
    <w:rsid w:val="004D106D"/>
    <w:rsid w:val="004D1886"/>
    <w:rsid w:val="004D2279"/>
    <w:rsid w:val="004D248F"/>
    <w:rsid w:val="004D28DB"/>
    <w:rsid w:val="004D2F83"/>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309"/>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0C25"/>
    <w:rsid w:val="00500F7E"/>
    <w:rsid w:val="00501632"/>
    <w:rsid w:val="005016CB"/>
    <w:rsid w:val="005024C9"/>
    <w:rsid w:val="005026F8"/>
    <w:rsid w:val="0050374A"/>
    <w:rsid w:val="00503A59"/>
    <w:rsid w:val="00503A8F"/>
    <w:rsid w:val="00503FBB"/>
    <w:rsid w:val="00504304"/>
    <w:rsid w:val="00504BF9"/>
    <w:rsid w:val="00504DDA"/>
    <w:rsid w:val="00504FA3"/>
    <w:rsid w:val="00504FF9"/>
    <w:rsid w:val="005051B1"/>
    <w:rsid w:val="005053CF"/>
    <w:rsid w:val="005054E9"/>
    <w:rsid w:val="00505AEB"/>
    <w:rsid w:val="00505E15"/>
    <w:rsid w:val="00505F86"/>
    <w:rsid w:val="005063B2"/>
    <w:rsid w:val="00506B55"/>
    <w:rsid w:val="00506DBD"/>
    <w:rsid w:val="00510A6F"/>
    <w:rsid w:val="00510C5F"/>
    <w:rsid w:val="0051139B"/>
    <w:rsid w:val="00511CE7"/>
    <w:rsid w:val="00512187"/>
    <w:rsid w:val="00512333"/>
    <w:rsid w:val="00512BC2"/>
    <w:rsid w:val="00512EAC"/>
    <w:rsid w:val="005133FB"/>
    <w:rsid w:val="005134BB"/>
    <w:rsid w:val="005138B2"/>
    <w:rsid w:val="00513B69"/>
    <w:rsid w:val="00514AAA"/>
    <w:rsid w:val="00514BCB"/>
    <w:rsid w:val="0051540A"/>
    <w:rsid w:val="0051580D"/>
    <w:rsid w:val="00515ADB"/>
    <w:rsid w:val="005163CE"/>
    <w:rsid w:val="00516616"/>
    <w:rsid w:val="005167C6"/>
    <w:rsid w:val="00516CF5"/>
    <w:rsid w:val="005170C6"/>
    <w:rsid w:val="00517D74"/>
    <w:rsid w:val="00520105"/>
    <w:rsid w:val="00520A08"/>
    <w:rsid w:val="00520D29"/>
    <w:rsid w:val="00521B89"/>
    <w:rsid w:val="005225D9"/>
    <w:rsid w:val="00522A23"/>
    <w:rsid w:val="00522B8C"/>
    <w:rsid w:val="005234D7"/>
    <w:rsid w:val="00523BBC"/>
    <w:rsid w:val="005243F4"/>
    <w:rsid w:val="005247A7"/>
    <w:rsid w:val="005248E1"/>
    <w:rsid w:val="005248F0"/>
    <w:rsid w:val="00524A24"/>
    <w:rsid w:val="00524ADC"/>
    <w:rsid w:val="00524C14"/>
    <w:rsid w:val="005259F7"/>
    <w:rsid w:val="00526018"/>
    <w:rsid w:val="005266E6"/>
    <w:rsid w:val="00526742"/>
    <w:rsid w:val="00526D5C"/>
    <w:rsid w:val="00526FB6"/>
    <w:rsid w:val="00527274"/>
    <w:rsid w:val="00527A79"/>
    <w:rsid w:val="005304B8"/>
    <w:rsid w:val="005307A3"/>
    <w:rsid w:val="00530F31"/>
    <w:rsid w:val="00531170"/>
    <w:rsid w:val="005318F4"/>
    <w:rsid w:val="00531EA2"/>
    <w:rsid w:val="00532112"/>
    <w:rsid w:val="0053227B"/>
    <w:rsid w:val="0053267D"/>
    <w:rsid w:val="0053293F"/>
    <w:rsid w:val="00532EF1"/>
    <w:rsid w:val="005331A7"/>
    <w:rsid w:val="005344F7"/>
    <w:rsid w:val="005347AF"/>
    <w:rsid w:val="00534909"/>
    <w:rsid w:val="00534A16"/>
    <w:rsid w:val="00534CD1"/>
    <w:rsid w:val="00534D34"/>
    <w:rsid w:val="00534E7F"/>
    <w:rsid w:val="005358F2"/>
    <w:rsid w:val="00535CC8"/>
    <w:rsid w:val="0053646F"/>
    <w:rsid w:val="00536514"/>
    <w:rsid w:val="005369B1"/>
    <w:rsid w:val="00536E25"/>
    <w:rsid w:val="00537207"/>
    <w:rsid w:val="00537387"/>
    <w:rsid w:val="005374E1"/>
    <w:rsid w:val="00537941"/>
    <w:rsid w:val="00537951"/>
    <w:rsid w:val="005402A4"/>
    <w:rsid w:val="0054065C"/>
    <w:rsid w:val="00540A38"/>
    <w:rsid w:val="0054103F"/>
    <w:rsid w:val="00541256"/>
    <w:rsid w:val="005414E7"/>
    <w:rsid w:val="00541A3E"/>
    <w:rsid w:val="00541F6B"/>
    <w:rsid w:val="005425FE"/>
    <w:rsid w:val="00542807"/>
    <w:rsid w:val="00542A11"/>
    <w:rsid w:val="0054314B"/>
    <w:rsid w:val="0054319F"/>
    <w:rsid w:val="005431B4"/>
    <w:rsid w:val="0054360A"/>
    <w:rsid w:val="00544175"/>
    <w:rsid w:val="00544325"/>
    <w:rsid w:val="0054458F"/>
    <w:rsid w:val="00544754"/>
    <w:rsid w:val="00544CB3"/>
    <w:rsid w:val="00544F27"/>
    <w:rsid w:val="00546389"/>
    <w:rsid w:val="00546968"/>
    <w:rsid w:val="005469D3"/>
    <w:rsid w:val="00546B53"/>
    <w:rsid w:val="00546D80"/>
    <w:rsid w:val="005478A9"/>
    <w:rsid w:val="00550781"/>
    <w:rsid w:val="00552010"/>
    <w:rsid w:val="005524E6"/>
    <w:rsid w:val="00552624"/>
    <w:rsid w:val="00553ABD"/>
    <w:rsid w:val="00553E50"/>
    <w:rsid w:val="00553E5F"/>
    <w:rsid w:val="0055526C"/>
    <w:rsid w:val="005556FD"/>
    <w:rsid w:val="00555A39"/>
    <w:rsid w:val="00555AA1"/>
    <w:rsid w:val="0055633E"/>
    <w:rsid w:val="005573CC"/>
    <w:rsid w:val="00557768"/>
    <w:rsid w:val="0055793A"/>
    <w:rsid w:val="0055798C"/>
    <w:rsid w:val="00557EFB"/>
    <w:rsid w:val="00557F1D"/>
    <w:rsid w:val="00560762"/>
    <w:rsid w:val="00560C66"/>
    <w:rsid w:val="00561D32"/>
    <w:rsid w:val="0056316E"/>
    <w:rsid w:val="0056363E"/>
    <w:rsid w:val="00563677"/>
    <w:rsid w:val="00563BF8"/>
    <w:rsid w:val="005644A2"/>
    <w:rsid w:val="00564892"/>
    <w:rsid w:val="005666A1"/>
    <w:rsid w:val="00567B18"/>
    <w:rsid w:val="00567C76"/>
    <w:rsid w:val="00570DB7"/>
    <w:rsid w:val="00570E76"/>
    <w:rsid w:val="00570F75"/>
    <w:rsid w:val="00571D59"/>
    <w:rsid w:val="0057223E"/>
    <w:rsid w:val="0057327A"/>
    <w:rsid w:val="00575765"/>
    <w:rsid w:val="00576666"/>
    <w:rsid w:val="005774FB"/>
    <w:rsid w:val="005778F2"/>
    <w:rsid w:val="005808ED"/>
    <w:rsid w:val="0058095D"/>
    <w:rsid w:val="00581D66"/>
    <w:rsid w:val="00582305"/>
    <w:rsid w:val="005823C7"/>
    <w:rsid w:val="005824A8"/>
    <w:rsid w:val="0058288A"/>
    <w:rsid w:val="005831E0"/>
    <w:rsid w:val="00583C81"/>
    <w:rsid w:val="00584BF7"/>
    <w:rsid w:val="00584E65"/>
    <w:rsid w:val="00585087"/>
    <w:rsid w:val="00585287"/>
    <w:rsid w:val="005858E4"/>
    <w:rsid w:val="00585903"/>
    <w:rsid w:val="00585B05"/>
    <w:rsid w:val="00585D62"/>
    <w:rsid w:val="0058653F"/>
    <w:rsid w:val="00586A9E"/>
    <w:rsid w:val="005870C9"/>
    <w:rsid w:val="00587601"/>
    <w:rsid w:val="00587F12"/>
    <w:rsid w:val="005900CB"/>
    <w:rsid w:val="00590493"/>
    <w:rsid w:val="005905F3"/>
    <w:rsid w:val="00590EDE"/>
    <w:rsid w:val="0059248F"/>
    <w:rsid w:val="0059289D"/>
    <w:rsid w:val="00592C0A"/>
    <w:rsid w:val="00592D74"/>
    <w:rsid w:val="00593954"/>
    <w:rsid w:val="005948D8"/>
    <w:rsid w:val="00594A76"/>
    <w:rsid w:val="005972B2"/>
    <w:rsid w:val="00597E01"/>
    <w:rsid w:val="005A02E4"/>
    <w:rsid w:val="005A0F2F"/>
    <w:rsid w:val="005A11C3"/>
    <w:rsid w:val="005A1235"/>
    <w:rsid w:val="005A1DC8"/>
    <w:rsid w:val="005A2472"/>
    <w:rsid w:val="005A2B1B"/>
    <w:rsid w:val="005A2DA4"/>
    <w:rsid w:val="005A2EDF"/>
    <w:rsid w:val="005A3025"/>
    <w:rsid w:val="005A31AC"/>
    <w:rsid w:val="005A3445"/>
    <w:rsid w:val="005A3EB2"/>
    <w:rsid w:val="005A3FE2"/>
    <w:rsid w:val="005A4A55"/>
    <w:rsid w:val="005A4E18"/>
    <w:rsid w:val="005A53CF"/>
    <w:rsid w:val="005A57B7"/>
    <w:rsid w:val="005A5D91"/>
    <w:rsid w:val="005A60B2"/>
    <w:rsid w:val="005A6227"/>
    <w:rsid w:val="005A66D1"/>
    <w:rsid w:val="005A6985"/>
    <w:rsid w:val="005A7403"/>
    <w:rsid w:val="005A77C9"/>
    <w:rsid w:val="005A7B1F"/>
    <w:rsid w:val="005A7EFD"/>
    <w:rsid w:val="005B0119"/>
    <w:rsid w:val="005B119F"/>
    <w:rsid w:val="005B1AF0"/>
    <w:rsid w:val="005B266A"/>
    <w:rsid w:val="005B278E"/>
    <w:rsid w:val="005B2DDD"/>
    <w:rsid w:val="005B33A6"/>
    <w:rsid w:val="005B3511"/>
    <w:rsid w:val="005B3B85"/>
    <w:rsid w:val="005B4133"/>
    <w:rsid w:val="005B419B"/>
    <w:rsid w:val="005B4FB5"/>
    <w:rsid w:val="005B52FA"/>
    <w:rsid w:val="005B5AFF"/>
    <w:rsid w:val="005B5B49"/>
    <w:rsid w:val="005B5BC4"/>
    <w:rsid w:val="005B6301"/>
    <w:rsid w:val="005B63F4"/>
    <w:rsid w:val="005B64A2"/>
    <w:rsid w:val="005B660C"/>
    <w:rsid w:val="005B6BED"/>
    <w:rsid w:val="005B7466"/>
    <w:rsid w:val="005B7AB9"/>
    <w:rsid w:val="005B7C26"/>
    <w:rsid w:val="005B7DF1"/>
    <w:rsid w:val="005C01C2"/>
    <w:rsid w:val="005C047B"/>
    <w:rsid w:val="005C10C7"/>
    <w:rsid w:val="005C19B9"/>
    <w:rsid w:val="005C1FD3"/>
    <w:rsid w:val="005C219E"/>
    <w:rsid w:val="005C22D1"/>
    <w:rsid w:val="005C3225"/>
    <w:rsid w:val="005C3C11"/>
    <w:rsid w:val="005C4898"/>
    <w:rsid w:val="005C4E5A"/>
    <w:rsid w:val="005C6032"/>
    <w:rsid w:val="005C7D98"/>
    <w:rsid w:val="005D00D3"/>
    <w:rsid w:val="005D0BC5"/>
    <w:rsid w:val="005D1275"/>
    <w:rsid w:val="005D13B8"/>
    <w:rsid w:val="005D1682"/>
    <w:rsid w:val="005D19AA"/>
    <w:rsid w:val="005D2517"/>
    <w:rsid w:val="005D39FA"/>
    <w:rsid w:val="005D445A"/>
    <w:rsid w:val="005D485F"/>
    <w:rsid w:val="005D4A9D"/>
    <w:rsid w:val="005D4C07"/>
    <w:rsid w:val="005D4CB1"/>
    <w:rsid w:val="005D52C9"/>
    <w:rsid w:val="005D53AC"/>
    <w:rsid w:val="005D57B7"/>
    <w:rsid w:val="005D5E16"/>
    <w:rsid w:val="005D6272"/>
    <w:rsid w:val="005D65FA"/>
    <w:rsid w:val="005D6A27"/>
    <w:rsid w:val="005D6CED"/>
    <w:rsid w:val="005D7314"/>
    <w:rsid w:val="005D7477"/>
    <w:rsid w:val="005D79DB"/>
    <w:rsid w:val="005E0C6B"/>
    <w:rsid w:val="005E0EC2"/>
    <w:rsid w:val="005E119D"/>
    <w:rsid w:val="005E1203"/>
    <w:rsid w:val="005E1430"/>
    <w:rsid w:val="005E1CBD"/>
    <w:rsid w:val="005E2127"/>
    <w:rsid w:val="005E2620"/>
    <w:rsid w:val="005E2C44"/>
    <w:rsid w:val="005E351A"/>
    <w:rsid w:val="005E392E"/>
    <w:rsid w:val="005E41A3"/>
    <w:rsid w:val="005E4DB2"/>
    <w:rsid w:val="005E5B19"/>
    <w:rsid w:val="005E5E6A"/>
    <w:rsid w:val="005E6125"/>
    <w:rsid w:val="005E63B3"/>
    <w:rsid w:val="005E64B7"/>
    <w:rsid w:val="005E64BC"/>
    <w:rsid w:val="005E67A5"/>
    <w:rsid w:val="005E67B3"/>
    <w:rsid w:val="005E6841"/>
    <w:rsid w:val="005E722E"/>
    <w:rsid w:val="005E762D"/>
    <w:rsid w:val="005E7A39"/>
    <w:rsid w:val="005E7B74"/>
    <w:rsid w:val="005E7BB1"/>
    <w:rsid w:val="005E7CDA"/>
    <w:rsid w:val="005F0C67"/>
    <w:rsid w:val="005F1105"/>
    <w:rsid w:val="005F13D1"/>
    <w:rsid w:val="005F145A"/>
    <w:rsid w:val="005F2CF4"/>
    <w:rsid w:val="005F3506"/>
    <w:rsid w:val="005F352B"/>
    <w:rsid w:val="005F371B"/>
    <w:rsid w:val="005F3C5B"/>
    <w:rsid w:val="005F3F1D"/>
    <w:rsid w:val="005F3FDF"/>
    <w:rsid w:val="005F4A96"/>
    <w:rsid w:val="005F508F"/>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60F2"/>
    <w:rsid w:val="006168FF"/>
    <w:rsid w:val="00616F95"/>
    <w:rsid w:val="00617818"/>
    <w:rsid w:val="00617A47"/>
    <w:rsid w:val="00617EDA"/>
    <w:rsid w:val="00617F25"/>
    <w:rsid w:val="0062026E"/>
    <w:rsid w:val="0062079E"/>
    <w:rsid w:val="00620CF5"/>
    <w:rsid w:val="00621188"/>
    <w:rsid w:val="00621B23"/>
    <w:rsid w:val="00622DEF"/>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23D3"/>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0618"/>
    <w:rsid w:val="006408EE"/>
    <w:rsid w:val="0064148E"/>
    <w:rsid w:val="006419D7"/>
    <w:rsid w:val="00641A74"/>
    <w:rsid w:val="00642087"/>
    <w:rsid w:val="00642E8D"/>
    <w:rsid w:val="00642EAF"/>
    <w:rsid w:val="00643460"/>
    <w:rsid w:val="006435A4"/>
    <w:rsid w:val="00643631"/>
    <w:rsid w:val="0064373F"/>
    <w:rsid w:val="00643BF5"/>
    <w:rsid w:val="00644773"/>
    <w:rsid w:val="00644984"/>
    <w:rsid w:val="00644E68"/>
    <w:rsid w:val="00644EE7"/>
    <w:rsid w:val="00644F60"/>
    <w:rsid w:val="00644FB2"/>
    <w:rsid w:val="006452E0"/>
    <w:rsid w:val="00645639"/>
    <w:rsid w:val="00645808"/>
    <w:rsid w:val="00645D10"/>
    <w:rsid w:val="00645F6D"/>
    <w:rsid w:val="00646160"/>
    <w:rsid w:val="00646173"/>
    <w:rsid w:val="00646394"/>
    <w:rsid w:val="006468D9"/>
    <w:rsid w:val="00646953"/>
    <w:rsid w:val="00646B1A"/>
    <w:rsid w:val="00646D64"/>
    <w:rsid w:val="00646E54"/>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22D0"/>
    <w:rsid w:val="00662709"/>
    <w:rsid w:val="0066274F"/>
    <w:rsid w:val="006627EE"/>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0A02"/>
    <w:rsid w:val="00670DCF"/>
    <w:rsid w:val="00671502"/>
    <w:rsid w:val="0067194C"/>
    <w:rsid w:val="00671E92"/>
    <w:rsid w:val="00672533"/>
    <w:rsid w:val="00672B96"/>
    <w:rsid w:val="00673282"/>
    <w:rsid w:val="006735A5"/>
    <w:rsid w:val="00673642"/>
    <w:rsid w:val="00673FA9"/>
    <w:rsid w:val="00674418"/>
    <w:rsid w:val="00674811"/>
    <w:rsid w:val="006748A8"/>
    <w:rsid w:val="00674C7A"/>
    <w:rsid w:val="00674CE7"/>
    <w:rsid w:val="006763C6"/>
    <w:rsid w:val="00676C4F"/>
    <w:rsid w:val="00676CD3"/>
    <w:rsid w:val="0067748B"/>
    <w:rsid w:val="00677E94"/>
    <w:rsid w:val="00681281"/>
    <w:rsid w:val="00681E0D"/>
    <w:rsid w:val="0068285B"/>
    <w:rsid w:val="00682E16"/>
    <w:rsid w:val="00682E9B"/>
    <w:rsid w:val="006833AB"/>
    <w:rsid w:val="0068382A"/>
    <w:rsid w:val="00684AC2"/>
    <w:rsid w:val="00684C40"/>
    <w:rsid w:val="00685595"/>
    <w:rsid w:val="00685CAD"/>
    <w:rsid w:val="00685F57"/>
    <w:rsid w:val="006868FC"/>
    <w:rsid w:val="00686F30"/>
    <w:rsid w:val="00686F7F"/>
    <w:rsid w:val="0068780A"/>
    <w:rsid w:val="00687A3D"/>
    <w:rsid w:val="00690749"/>
    <w:rsid w:val="0069089B"/>
    <w:rsid w:val="006909E1"/>
    <w:rsid w:val="00691F9B"/>
    <w:rsid w:val="0069304E"/>
    <w:rsid w:val="00693320"/>
    <w:rsid w:val="00693A19"/>
    <w:rsid w:val="0069404E"/>
    <w:rsid w:val="006940A0"/>
    <w:rsid w:val="00694603"/>
    <w:rsid w:val="00695758"/>
    <w:rsid w:val="00695808"/>
    <w:rsid w:val="00696761"/>
    <w:rsid w:val="00696F71"/>
    <w:rsid w:val="00697076"/>
    <w:rsid w:val="0069752B"/>
    <w:rsid w:val="00697863"/>
    <w:rsid w:val="006A06C9"/>
    <w:rsid w:val="006A1058"/>
    <w:rsid w:val="006A1481"/>
    <w:rsid w:val="006A181B"/>
    <w:rsid w:val="006A1B42"/>
    <w:rsid w:val="006A1B93"/>
    <w:rsid w:val="006A1F07"/>
    <w:rsid w:val="006A38E9"/>
    <w:rsid w:val="006A3FAE"/>
    <w:rsid w:val="006A417B"/>
    <w:rsid w:val="006A4865"/>
    <w:rsid w:val="006A4922"/>
    <w:rsid w:val="006A5756"/>
    <w:rsid w:val="006A68A8"/>
    <w:rsid w:val="006A6A25"/>
    <w:rsid w:val="006A7340"/>
    <w:rsid w:val="006A764E"/>
    <w:rsid w:val="006A79BF"/>
    <w:rsid w:val="006A7C14"/>
    <w:rsid w:val="006B038F"/>
    <w:rsid w:val="006B0C44"/>
    <w:rsid w:val="006B294C"/>
    <w:rsid w:val="006B46FB"/>
    <w:rsid w:val="006B4D7A"/>
    <w:rsid w:val="006B5C13"/>
    <w:rsid w:val="006B63AA"/>
    <w:rsid w:val="006B68A1"/>
    <w:rsid w:val="006B700D"/>
    <w:rsid w:val="006B73AE"/>
    <w:rsid w:val="006C01AC"/>
    <w:rsid w:val="006C0A09"/>
    <w:rsid w:val="006C17AF"/>
    <w:rsid w:val="006C198E"/>
    <w:rsid w:val="006C1D40"/>
    <w:rsid w:val="006C4409"/>
    <w:rsid w:val="006C4668"/>
    <w:rsid w:val="006C4B27"/>
    <w:rsid w:val="006C4B88"/>
    <w:rsid w:val="006C5236"/>
    <w:rsid w:val="006C559C"/>
    <w:rsid w:val="006C5B47"/>
    <w:rsid w:val="006C5F76"/>
    <w:rsid w:val="006C60C8"/>
    <w:rsid w:val="006C655E"/>
    <w:rsid w:val="006C6A29"/>
    <w:rsid w:val="006C7862"/>
    <w:rsid w:val="006C7A26"/>
    <w:rsid w:val="006C7C39"/>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18E6"/>
    <w:rsid w:val="006F2462"/>
    <w:rsid w:val="006F2862"/>
    <w:rsid w:val="006F2B41"/>
    <w:rsid w:val="006F38AC"/>
    <w:rsid w:val="006F3CB4"/>
    <w:rsid w:val="006F544D"/>
    <w:rsid w:val="006F6797"/>
    <w:rsid w:val="006F6EC6"/>
    <w:rsid w:val="006F6ED0"/>
    <w:rsid w:val="006F7177"/>
    <w:rsid w:val="006F75B0"/>
    <w:rsid w:val="006F79B5"/>
    <w:rsid w:val="006F7C18"/>
    <w:rsid w:val="00700353"/>
    <w:rsid w:val="00700700"/>
    <w:rsid w:val="007007B4"/>
    <w:rsid w:val="0070081F"/>
    <w:rsid w:val="007008D4"/>
    <w:rsid w:val="00700AD5"/>
    <w:rsid w:val="00701958"/>
    <w:rsid w:val="00701B30"/>
    <w:rsid w:val="00701F04"/>
    <w:rsid w:val="00703081"/>
    <w:rsid w:val="007035CE"/>
    <w:rsid w:val="00704601"/>
    <w:rsid w:val="00705665"/>
    <w:rsid w:val="00706417"/>
    <w:rsid w:val="0070668F"/>
    <w:rsid w:val="00706746"/>
    <w:rsid w:val="007072CB"/>
    <w:rsid w:val="007101EE"/>
    <w:rsid w:val="00710537"/>
    <w:rsid w:val="0071085B"/>
    <w:rsid w:val="00710ADB"/>
    <w:rsid w:val="00710C01"/>
    <w:rsid w:val="00711115"/>
    <w:rsid w:val="00711781"/>
    <w:rsid w:val="00712035"/>
    <w:rsid w:val="007126EC"/>
    <w:rsid w:val="0071308D"/>
    <w:rsid w:val="007130AF"/>
    <w:rsid w:val="007130E5"/>
    <w:rsid w:val="0071333B"/>
    <w:rsid w:val="00713962"/>
    <w:rsid w:val="007149FF"/>
    <w:rsid w:val="00716936"/>
    <w:rsid w:val="00716A64"/>
    <w:rsid w:val="007170B4"/>
    <w:rsid w:val="007200DB"/>
    <w:rsid w:val="00720291"/>
    <w:rsid w:val="0072042B"/>
    <w:rsid w:val="00720719"/>
    <w:rsid w:val="007213CF"/>
    <w:rsid w:val="00721432"/>
    <w:rsid w:val="00721EAE"/>
    <w:rsid w:val="007223CB"/>
    <w:rsid w:val="007227DC"/>
    <w:rsid w:val="00722C0D"/>
    <w:rsid w:val="00722F08"/>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6FF"/>
    <w:rsid w:val="00733A64"/>
    <w:rsid w:val="00733B28"/>
    <w:rsid w:val="00733E62"/>
    <w:rsid w:val="00734FB4"/>
    <w:rsid w:val="00735092"/>
    <w:rsid w:val="007356E1"/>
    <w:rsid w:val="0073647A"/>
    <w:rsid w:val="00737452"/>
    <w:rsid w:val="0073763A"/>
    <w:rsid w:val="00737C5D"/>
    <w:rsid w:val="00737CCE"/>
    <w:rsid w:val="00737FA2"/>
    <w:rsid w:val="0074057C"/>
    <w:rsid w:val="00740715"/>
    <w:rsid w:val="007413F9"/>
    <w:rsid w:val="00741887"/>
    <w:rsid w:val="007418F2"/>
    <w:rsid w:val="00742221"/>
    <w:rsid w:val="007423A9"/>
    <w:rsid w:val="00742847"/>
    <w:rsid w:val="0074379F"/>
    <w:rsid w:val="00743A88"/>
    <w:rsid w:val="00744A0C"/>
    <w:rsid w:val="00744BF4"/>
    <w:rsid w:val="00745E9F"/>
    <w:rsid w:val="00746CF7"/>
    <w:rsid w:val="00746D82"/>
    <w:rsid w:val="0075087A"/>
    <w:rsid w:val="00750AA5"/>
    <w:rsid w:val="00750C8A"/>
    <w:rsid w:val="00750CE7"/>
    <w:rsid w:val="00751327"/>
    <w:rsid w:val="00751626"/>
    <w:rsid w:val="007519F9"/>
    <w:rsid w:val="007528F7"/>
    <w:rsid w:val="007529B3"/>
    <w:rsid w:val="00753423"/>
    <w:rsid w:val="00753640"/>
    <w:rsid w:val="00753BE5"/>
    <w:rsid w:val="00753C53"/>
    <w:rsid w:val="00754288"/>
    <w:rsid w:val="007542C2"/>
    <w:rsid w:val="00755767"/>
    <w:rsid w:val="00755F7D"/>
    <w:rsid w:val="00756293"/>
    <w:rsid w:val="007566AF"/>
    <w:rsid w:val="00756DD4"/>
    <w:rsid w:val="00756E00"/>
    <w:rsid w:val="00756FFE"/>
    <w:rsid w:val="00757022"/>
    <w:rsid w:val="0075755E"/>
    <w:rsid w:val="00757BD5"/>
    <w:rsid w:val="00757E74"/>
    <w:rsid w:val="00757FFB"/>
    <w:rsid w:val="00761591"/>
    <w:rsid w:val="007616C6"/>
    <w:rsid w:val="00761C23"/>
    <w:rsid w:val="00761E5B"/>
    <w:rsid w:val="00762070"/>
    <w:rsid w:val="0076255C"/>
    <w:rsid w:val="007625C3"/>
    <w:rsid w:val="00762790"/>
    <w:rsid w:val="00762ACA"/>
    <w:rsid w:val="0076305B"/>
    <w:rsid w:val="007632E0"/>
    <w:rsid w:val="007635C9"/>
    <w:rsid w:val="00763B96"/>
    <w:rsid w:val="0076450A"/>
    <w:rsid w:val="00764A52"/>
    <w:rsid w:val="00764F0A"/>
    <w:rsid w:val="00765481"/>
    <w:rsid w:val="007659FF"/>
    <w:rsid w:val="007667A6"/>
    <w:rsid w:val="00766F60"/>
    <w:rsid w:val="00767F14"/>
    <w:rsid w:val="007703AB"/>
    <w:rsid w:val="0077045D"/>
    <w:rsid w:val="007705DA"/>
    <w:rsid w:val="007707E4"/>
    <w:rsid w:val="00770947"/>
    <w:rsid w:val="00770991"/>
    <w:rsid w:val="00771381"/>
    <w:rsid w:val="0077164D"/>
    <w:rsid w:val="0077180B"/>
    <w:rsid w:val="00771908"/>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51"/>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BB0"/>
    <w:rsid w:val="00783C71"/>
    <w:rsid w:val="00783CFA"/>
    <w:rsid w:val="0078427F"/>
    <w:rsid w:val="00784AB6"/>
    <w:rsid w:val="00784E7A"/>
    <w:rsid w:val="00784F4E"/>
    <w:rsid w:val="00785009"/>
    <w:rsid w:val="007859EC"/>
    <w:rsid w:val="00785B78"/>
    <w:rsid w:val="00785DF7"/>
    <w:rsid w:val="007862D4"/>
    <w:rsid w:val="0078635A"/>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3EF7"/>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B00EA"/>
    <w:rsid w:val="007B0550"/>
    <w:rsid w:val="007B07E2"/>
    <w:rsid w:val="007B0A00"/>
    <w:rsid w:val="007B1195"/>
    <w:rsid w:val="007B35E1"/>
    <w:rsid w:val="007B3C2E"/>
    <w:rsid w:val="007B3CAA"/>
    <w:rsid w:val="007B4466"/>
    <w:rsid w:val="007B4780"/>
    <w:rsid w:val="007B512A"/>
    <w:rsid w:val="007B519A"/>
    <w:rsid w:val="007B53FC"/>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21E"/>
    <w:rsid w:val="007C6D4E"/>
    <w:rsid w:val="007C6DCF"/>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D7C42"/>
    <w:rsid w:val="007E003D"/>
    <w:rsid w:val="007E10C3"/>
    <w:rsid w:val="007E1369"/>
    <w:rsid w:val="007E20D7"/>
    <w:rsid w:val="007E2EA2"/>
    <w:rsid w:val="007E2F4A"/>
    <w:rsid w:val="007E35EE"/>
    <w:rsid w:val="007E462F"/>
    <w:rsid w:val="007E495F"/>
    <w:rsid w:val="007E5653"/>
    <w:rsid w:val="007E593E"/>
    <w:rsid w:val="007E6154"/>
    <w:rsid w:val="007E628C"/>
    <w:rsid w:val="007E6351"/>
    <w:rsid w:val="007E646A"/>
    <w:rsid w:val="007E66AD"/>
    <w:rsid w:val="007E6DC9"/>
    <w:rsid w:val="007E755F"/>
    <w:rsid w:val="007E756B"/>
    <w:rsid w:val="007E7FCC"/>
    <w:rsid w:val="007F0928"/>
    <w:rsid w:val="007F0A44"/>
    <w:rsid w:val="007F129C"/>
    <w:rsid w:val="007F1529"/>
    <w:rsid w:val="007F16A1"/>
    <w:rsid w:val="007F1A74"/>
    <w:rsid w:val="007F23FE"/>
    <w:rsid w:val="007F2555"/>
    <w:rsid w:val="007F26A0"/>
    <w:rsid w:val="007F35F9"/>
    <w:rsid w:val="007F3B84"/>
    <w:rsid w:val="007F3E5F"/>
    <w:rsid w:val="007F3F29"/>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C2"/>
    <w:rsid w:val="00800FD9"/>
    <w:rsid w:val="008018AD"/>
    <w:rsid w:val="00801AA2"/>
    <w:rsid w:val="00801F64"/>
    <w:rsid w:val="00802350"/>
    <w:rsid w:val="00802540"/>
    <w:rsid w:val="00802B76"/>
    <w:rsid w:val="008030F0"/>
    <w:rsid w:val="0080401D"/>
    <w:rsid w:val="0080492C"/>
    <w:rsid w:val="00804EFD"/>
    <w:rsid w:val="008057AE"/>
    <w:rsid w:val="00805AC4"/>
    <w:rsid w:val="00805B63"/>
    <w:rsid w:val="00806457"/>
    <w:rsid w:val="00806F34"/>
    <w:rsid w:val="00807AB3"/>
    <w:rsid w:val="00807FE7"/>
    <w:rsid w:val="00810D5F"/>
    <w:rsid w:val="00811066"/>
    <w:rsid w:val="00811DC4"/>
    <w:rsid w:val="00813388"/>
    <w:rsid w:val="0081406F"/>
    <w:rsid w:val="008140DC"/>
    <w:rsid w:val="008141AA"/>
    <w:rsid w:val="00814237"/>
    <w:rsid w:val="00814305"/>
    <w:rsid w:val="008148D6"/>
    <w:rsid w:val="00816E60"/>
    <w:rsid w:val="00816EC6"/>
    <w:rsid w:val="008172D9"/>
    <w:rsid w:val="00817DE6"/>
    <w:rsid w:val="008209AD"/>
    <w:rsid w:val="00821767"/>
    <w:rsid w:val="008219B4"/>
    <w:rsid w:val="00821A0A"/>
    <w:rsid w:val="00821DD1"/>
    <w:rsid w:val="00822927"/>
    <w:rsid w:val="00822D5A"/>
    <w:rsid w:val="0082339D"/>
    <w:rsid w:val="00824389"/>
    <w:rsid w:val="00824B89"/>
    <w:rsid w:val="008253DA"/>
    <w:rsid w:val="008254A6"/>
    <w:rsid w:val="00825AC3"/>
    <w:rsid w:val="00826177"/>
    <w:rsid w:val="00826CA1"/>
    <w:rsid w:val="00826DD0"/>
    <w:rsid w:val="008279FA"/>
    <w:rsid w:val="00827DB4"/>
    <w:rsid w:val="00827DCA"/>
    <w:rsid w:val="008301B1"/>
    <w:rsid w:val="00830948"/>
    <w:rsid w:val="00830BBD"/>
    <w:rsid w:val="00831ECC"/>
    <w:rsid w:val="00831F19"/>
    <w:rsid w:val="008321C5"/>
    <w:rsid w:val="008326F8"/>
    <w:rsid w:val="008328B5"/>
    <w:rsid w:val="00832A46"/>
    <w:rsid w:val="00832DEE"/>
    <w:rsid w:val="00832DF7"/>
    <w:rsid w:val="00833026"/>
    <w:rsid w:val="0083323F"/>
    <w:rsid w:val="0083328F"/>
    <w:rsid w:val="0083356E"/>
    <w:rsid w:val="00833768"/>
    <w:rsid w:val="00833B1F"/>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2DED"/>
    <w:rsid w:val="008432D0"/>
    <w:rsid w:val="00843449"/>
    <w:rsid w:val="00844509"/>
    <w:rsid w:val="008446B5"/>
    <w:rsid w:val="00844C42"/>
    <w:rsid w:val="00844DC7"/>
    <w:rsid w:val="008454D9"/>
    <w:rsid w:val="00845DE4"/>
    <w:rsid w:val="00845F64"/>
    <w:rsid w:val="0084685B"/>
    <w:rsid w:val="00846956"/>
    <w:rsid w:val="008477A7"/>
    <w:rsid w:val="008478C0"/>
    <w:rsid w:val="00850566"/>
    <w:rsid w:val="0085057C"/>
    <w:rsid w:val="00850908"/>
    <w:rsid w:val="00850B40"/>
    <w:rsid w:val="00851012"/>
    <w:rsid w:val="008514EB"/>
    <w:rsid w:val="00851838"/>
    <w:rsid w:val="008519B7"/>
    <w:rsid w:val="00851B3D"/>
    <w:rsid w:val="00851BC9"/>
    <w:rsid w:val="00851FF5"/>
    <w:rsid w:val="00852570"/>
    <w:rsid w:val="0085366D"/>
    <w:rsid w:val="0085383F"/>
    <w:rsid w:val="00853984"/>
    <w:rsid w:val="00853BA6"/>
    <w:rsid w:val="00853D5D"/>
    <w:rsid w:val="00854371"/>
    <w:rsid w:val="0085452B"/>
    <w:rsid w:val="00855071"/>
    <w:rsid w:val="00855272"/>
    <w:rsid w:val="008556A3"/>
    <w:rsid w:val="00856707"/>
    <w:rsid w:val="00856A04"/>
    <w:rsid w:val="00857D88"/>
    <w:rsid w:val="00860326"/>
    <w:rsid w:val="008606F3"/>
    <w:rsid w:val="00860A08"/>
    <w:rsid w:val="00861C39"/>
    <w:rsid w:val="00861E79"/>
    <w:rsid w:val="0086223C"/>
    <w:rsid w:val="008624F5"/>
    <w:rsid w:val="008625E5"/>
    <w:rsid w:val="008626E7"/>
    <w:rsid w:val="00863867"/>
    <w:rsid w:val="00863C10"/>
    <w:rsid w:val="0086475B"/>
    <w:rsid w:val="00864BF5"/>
    <w:rsid w:val="0086546A"/>
    <w:rsid w:val="00866A17"/>
    <w:rsid w:val="00866A49"/>
    <w:rsid w:val="00866B90"/>
    <w:rsid w:val="00866DAC"/>
    <w:rsid w:val="00867497"/>
    <w:rsid w:val="008678AB"/>
    <w:rsid w:val="0087018F"/>
    <w:rsid w:val="00870229"/>
    <w:rsid w:val="00870BAA"/>
    <w:rsid w:val="00870CCB"/>
    <w:rsid w:val="00870E3F"/>
    <w:rsid w:val="00870EE7"/>
    <w:rsid w:val="00871455"/>
    <w:rsid w:val="00871AA2"/>
    <w:rsid w:val="00871C00"/>
    <w:rsid w:val="00872AF6"/>
    <w:rsid w:val="0087349B"/>
    <w:rsid w:val="00874164"/>
    <w:rsid w:val="008749D3"/>
    <w:rsid w:val="00875530"/>
    <w:rsid w:val="0087568A"/>
    <w:rsid w:val="008766D5"/>
    <w:rsid w:val="0087708B"/>
    <w:rsid w:val="00877B71"/>
    <w:rsid w:val="00877F11"/>
    <w:rsid w:val="00877F22"/>
    <w:rsid w:val="00877FAB"/>
    <w:rsid w:val="00880119"/>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4E9C"/>
    <w:rsid w:val="008850EA"/>
    <w:rsid w:val="0088522D"/>
    <w:rsid w:val="00885BE5"/>
    <w:rsid w:val="00885FA0"/>
    <w:rsid w:val="00886776"/>
    <w:rsid w:val="00886AC2"/>
    <w:rsid w:val="00887BAF"/>
    <w:rsid w:val="00890900"/>
    <w:rsid w:val="00890DF6"/>
    <w:rsid w:val="00890E97"/>
    <w:rsid w:val="0089120D"/>
    <w:rsid w:val="00891FF2"/>
    <w:rsid w:val="008921E9"/>
    <w:rsid w:val="008926E9"/>
    <w:rsid w:val="00892766"/>
    <w:rsid w:val="00892953"/>
    <w:rsid w:val="00892EF8"/>
    <w:rsid w:val="008930FB"/>
    <w:rsid w:val="00894A32"/>
    <w:rsid w:val="008951D7"/>
    <w:rsid w:val="0089594D"/>
    <w:rsid w:val="00895A48"/>
    <w:rsid w:val="00896134"/>
    <w:rsid w:val="008968DB"/>
    <w:rsid w:val="00897B53"/>
    <w:rsid w:val="00897FE1"/>
    <w:rsid w:val="008A11D1"/>
    <w:rsid w:val="008A12A5"/>
    <w:rsid w:val="008A190B"/>
    <w:rsid w:val="008A243F"/>
    <w:rsid w:val="008A294A"/>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D0"/>
    <w:rsid w:val="008C3C78"/>
    <w:rsid w:val="008C3E92"/>
    <w:rsid w:val="008C483F"/>
    <w:rsid w:val="008C514D"/>
    <w:rsid w:val="008C57D8"/>
    <w:rsid w:val="008C5AE5"/>
    <w:rsid w:val="008C5C0D"/>
    <w:rsid w:val="008C5F09"/>
    <w:rsid w:val="008C600F"/>
    <w:rsid w:val="008C6564"/>
    <w:rsid w:val="008C729E"/>
    <w:rsid w:val="008C750B"/>
    <w:rsid w:val="008C7F37"/>
    <w:rsid w:val="008D0D2F"/>
    <w:rsid w:val="008D2AC3"/>
    <w:rsid w:val="008D3A69"/>
    <w:rsid w:val="008D3F9D"/>
    <w:rsid w:val="008D40F3"/>
    <w:rsid w:val="008D484A"/>
    <w:rsid w:val="008D506B"/>
    <w:rsid w:val="008D5254"/>
    <w:rsid w:val="008D5496"/>
    <w:rsid w:val="008D62F0"/>
    <w:rsid w:val="008D7195"/>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4E72"/>
    <w:rsid w:val="008E5409"/>
    <w:rsid w:val="008E58E8"/>
    <w:rsid w:val="008E66EA"/>
    <w:rsid w:val="008E6A1A"/>
    <w:rsid w:val="008E6D09"/>
    <w:rsid w:val="008E756C"/>
    <w:rsid w:val="008E7960"/>
    <w:rsid w:val="008E7ABE"/>
    <w:rsid w:val="008E7CA3"/>
    <w:rsid w:val="008F20DF"/>
    <w:rsid w:val="008F2DAC"/>
    <w:rsid w:val="008F2DCF"/>
    <w:rsid w:val="008F4696"/>
    <w:rsid w:val="008F4983"/>
    <w:rsid w:val="008F4A2E"/>
    <w:rsid w:val="008F4F44"/>
    <w:rsid w:val="008F50B8"/>
    <w:rsid w:val="008F5328"/>
    <w:rsid w:val="008F5616"/>
    <w:rsid w:val="008F5631"/>
    <w:rsid w:val="008F5C9A"/>
    <w:rsid w:val="008F686C"/>
    <w:rsid w:val="008F72B9"/>
    <w:rsid w:val="00900548"/>
    <w:rsid w:val="009019A3"/>
    <w:rsid w:val="00901F83"/>
    <w:rsid w:val="009020B3"/>
    <w:rsid w:val="009026B1"/>
    <w:rsid w:val="0090283E"/>
    <w:rsid w:val="00902BAF"/>
    <w:rsid w:val="009031FB"/>
    <w:rsid w:val="00903380"/>
    <w:rsid w:val="00903518"/>
    <w:rsid w:val="00904646"/>
    <w:rsid w:val="0090481A"/>
    <w:rsid w:val="00904848"/>
    <w:rsid w:val="00904889"/>
    <w:rsid w:val="009056A0"/>
    <w:rsid w:val="00905A37"/>
    <w:rsid w:val="00906928"/>
    <w:rsid w:val="00906F84"/>
    <w:rsid w:val="009077C5"/>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4CFC"/>
    <w:rsid w:val="009150E3"/>
    <w:rsid w:val="009154C1"/>
    <w:rsid w:val="00915D6F"/>
    <w:rsid w:val="00916E33"/>
    <w:rsid w:val="009177F5"/>
    <w:rsid w:val="00917AA6"/>
    <w:rsid w:val="00917AE4"/>
    <w:rsid w:val="00917FAC"/>
    <w:rsid w:val="009201B5"/>
    <w:rsid w:val="009202A8"/>
    <w:rsid w:val="009209A0"/>
    <w:rsid w:val="00920D82"/>
    <w:rsid w:val="00920FCC"/>
    <w:rsid w:val="0092180E"/>
    <w:rsid w:val="00921FC3"/>
    <w:rsid w:val="009221CA"/>
    <w:rsid w:val="00922466"/>
    <w:rsid w:val="009230BB"/>
    <w:rsid w:val="00923D35"/>
    <w:rsid w:val="009240C3"/>
    <w:rsid w:val="0092496A"/>
    <w:rsid w:val="00924EE4"/>
    <w:rsid w:val="00924F2E"/>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4FDF"/>
    <w:rsid w:val="00935865"/>
    <w:rsid w:val="009358F7"/>
    <w:rsid w:val="0093652D"/>
    <w:rsid w:val="009366C6"/>
    <w:rsid w:val="00936A82"/>
    <w:rsid w:val="00936F4A"/>
    <w:rsid w:val="00940967"/>
    <w:rsid w:val="009414C1"/>
    <w:rsid w:val="009420F2"/>
    <w:rsid w:val="00942116"/>
    <w:rsid w:val="0094241A"/>
    <w:rsid w:val="00942F69"/>
    <w:rsid w:val="0094352F"/>
    <w:rsid w:val="00943A3D"/>
    <w:rsid w:val="00944547"/>
    <w:rsid w:val="009454D8"/>
    <w:rsid w:val="0094650E"/>
    <w:rsid w:val="0094679D"/>
    <w:rsid w:val="00947D83"/>
    <w:rsid w:val="009505C2"/>
    <w:rsid w:val="009507F7"/>
    <w:rsid w:val="00950CA0"/>
    <w:rsid w:val="00950F62"/>
    <w:rsid w:val="0095111C"/>
    <w:rsid w:val="0095165F"/>
    <w:rsid w:val="00951A1C"/>
    <w:rsid w:val="00951FE1"/>
    <w:rsid w:val="009525FB"/>
    <w:rsid w:val="00952A39"/>
    <w:rsid w:val="00952FFD"/>
    <w:rsid w:val="00953688"/>
    <w:rsid w:val="00953FA9"/>
    <w:rsid w:val="009543B4"/>
    <w:rsid w:val="00954449"/>
    <w:rsid w:val="00955621"/>
    <w:rsid w:val="00955E2A"/>
    <w:rsid w:val="00955F94"/>
    <w:rsid w:val="009566EC"/>
    <w:rsid w:val="00956796"/>
    <w:rsid w:val="00957227"/>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2D8"/>
    <w:rsid w:val="0096464A"/>
    <w:rsid w:val="00964A03"/>
    <w:rsid w:val="009651ED"/>
    <w:rsid w:val="009657C1"/>
    <w:rsid w:val="00966B2F"/>
    <w:rsid w:val="0096783B"/>
    <w:rsid w:val="0097071D"/>
    <w:rsid w:val="00970799"/>
    <w:rsid w:val="0097084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2E37"/>
    <w:rsid w:val="00983335"/>
    <w:rsid w:val="00984C90"/>
    <w:rsid w:val="00984D56"/>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4EA9"/>
    <w:rsid w:val="00995999"/>
    <w:rsid w:val="00995A58"/>
    <w:rsid w:val="009964F2"/>
    <w:rsid w:val="009965B0"/>
    <w:rsid w:val="0099668F"/>
    <w:rsid w:val="00996846"/>
    <w:rsid w:val="00996BF2"/>
    <w:rsid w:val="00996EB7"/>
    <w:rsid w:val="009971BF"/>
    <w:rsid w:val="009977EF"/>
    <w:rsid w:val="009979B0"/>
    <w:rsid w:val="00997CB9"/>
    <w:rsid w:val="009A05B6"/>
    <w:rsid w:val="009A084A"/>
    <w:rsid w:val="009A0F0F"/>
    <w:rsid w:val="009A0FD3"/>
    <w:rsid w:val="009A25C6"/>
    <w:rsid w:val="009A28EC"/>
    <w:rsid w:val="009A31C2"/>
    <w:rsid w:val="009A348B"/>
    <w:rsid w:val="009A3EB3"/>
    <w:rsid w:val="009A4082"/>
    <w:rsid w:val="009A47A1"/>
    <w:rsid w:val="009A47F1"/>
    <w:rsid w:val="009A4892"/>
    <w:rsid w:val="009A4AC9"/>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0A3"/>
    <w:rsid w:val="009B2114"/>
    <w:rsid w:val="009B212A"/>
    <w:rsid w:val="009B254E"/>
    <w:rsid w:val="009B30CE"/>
    <w:rsid w:val="009B33C2"/>
    <w:rsid w:val="009B38A9"/>
    <w:rsid w:val="009B40FA"/>
    <w:rsid w:val="009B466A"/>
    <w:rsid w:val="009B46F4"/>
    <w:rsid w:val="009B4794"/>
    <w:rsid w:val="009B4797"/>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5ED"/>
    <w:rsid w:val="009C43CD"/>
    <w:rsid w:val="009C4DCC"/>
    <w:rsid w:val="009C4EFE"/>
    <w:rsid w:val="009C56FA"/>
    <w:rsid w:val="009C58F0"/>
    <w:rsid w:val="009C5CFD"/>
    <w:rsid w:val="009C7B38"/>
    <w:rsid w:val="009C7B7B"/>
    <w:rsid w:val="009C7EC2"/>
    <w:rsid w:val="009D04F0"/>
    <w:rsid w:val="009D0D5B"/>
    <w:rsid w:val="009D0E30"/>
    <w:rsid w:val="009D1779"/>
    <w:rsid w:val="009D1A8D"/>
    <w:rsid w:val="009D2408"/>
    <w:rsid w:val="009D2B20"/>
    <w:rsid w:val="009D2D27"/>
    <w:rsid w:val="009D2DED"/>
    <w:rsid w:val="009D33A6"/>
    <w:rsid w:val="009D490C"/>
    <w:rsid w:val="009D4E41"/>
    <w:rsid w:val="009D4E66"/>
    <w:rsid w:val="009D50D7"/>
    <w:rsid w:val="009D517D"/>
    <w:rsid w:val="009D6225"/>
    <w:rsid w:val="009D62DC"/>
    <w:rsid w:val="009D693E"/>
    <w:rsid w:val="009D6E1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3DC"/>
    <w:rsid w:val="009E6564"/>
    <w:rsid w:val="009E75E2"/>
    <w:rsid w:val="009F1331"/>
    <w:rsid w:val="009F17A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2F1E"/>
    <w:rsid w:val="00A03A53"/>
    <w:rsid w:val="00A04294"/>
    <w:rsid w:val="00A04E24"/>
    <w:rsid w:val="00A05274"/>
    <w:rsid w:val="00A06C3C"/>
    <w:rsid w:val="00A07872"/>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677"/>
    <w:rsid w:val="00A217EE"/>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7DC"/>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608F"/>
    <w:rsid w:val="00A361EF"/>
    <w:rsid w:val="00A36A2C"/>
    <w:rsid w:val="00A36BE3"/>
    <w:rsid w:val="00A36BF0"/>
    <w:rsid w:val="00A37800"/>
    <w:rsid w:val="00A378D7"/>
    <w:rsid w:val="00A37B48"/>
    <w:rsid w:val="00A40957"/>
    <w:rsid w:val="00A40DA2"/>
    <w:rsid w:val="00A423DD"/>
    <w:rsid w:val="00A42497"/>
    <w:rsid w:val="00A425F0"/>
    <w:rsid w:val="00A427DA"/>
    <w:rsid w:val="00A429AA"/>
    <w:rsid w:val="00A4303B"/>
    <w:rsid w:val="00A430A5"/>
    <w:rsid w:val="00A44018"/>
    <w:rsid w:val="00A44271"/>
    <w:rsid w:val="00A45979"/>
    <w:rsid w:val="00A45DC7"/>
    <w:rsid w:val="00A45DF1"/>
    <w:rsid w:val="00A465E5"/>
    <w:rsid w:val="00A46F1B"/>
    <w:rsid w:val="00A47B9F"/>
    <w:rsid w:val="00A47E70"/>
    <w:rsid w:val="00A47E93"/>
    <w:rsid w:val="00A47F8F"/>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611"/>
    <w:rsid w:val="00A57DED"/>
    <w:rsid w:val="00A608C4"/>
    <w:rsid w:val="00A610BC"/>
    <w:rsid w:val="00A61199"/>
    <w:rsid w:val="00A616A6"/>
    <w:rsid w:val="00A61C87"/>
    <w:rsid w:val="00A61FA3"/>
    <w:rsid w:val="00A625C6"/>
    <w:rsid w:val="00A62782"/>
    <w:rsid w:val="00A62CBB"/>
    <w:rsid w:val="00A639A6"/>
    <w:rsid w:val="00A63DC1"/>
    <w:rsid w:val="00A641C3"/>
    <w:rsid w:val="00A64CEF"/>
    <w:rsid w:val="00A653ED"/>
    <w:rsid w:val="00A665A3"/>
    <w:rsid w:val="00A67150"/>
    <w:rsid w:val="00A67233"/>
    <w:rsid w:val="00A7090C"/>
    <w:rsid w:val="00A70940"/>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247D"/>
    <w:rsid w:val="00A8286E"/>
    <w:rsid w:val="00A82D0F"/>
    <w:rsid w:val="00A82DB1"/>
    <w:rsid w:val="00A82F68"/>
    <w:rsid w:val="00A83095"/>
    <w:rsid w:val="00A837AD"/>
    <w:rsid w:val="00A850A0"/>
    <w:rsid w:val="00A85341"/>
    <w:rsid w:val="00A85E41"/>
    <w:rsid w:val="00A85E51"/>
    <w:rsid w:val="00A86037"/>
    <w:rsid w:val="00A863D3"/>
    <w:rsid w:val="00A866A3"/>
    <w:rsid w:val="00A8699E"/>
    <w:rsid w:val="00A86CE9"/>
    <w:rsid w:val="00A8777E"/>
    <w:rsid w:val="00A91B11"/>
    <w:rsid w:val="00A91C92"/>
    <w:rsid w:val="00A9214D"/>
    <w:rsid w:val="00A922AF"/>
    <w:rsid w:val="00A92F54"/>
    <w:rsid w:val="00A93462"/>
    <w:rsid w:val="00A93994"/>
    <w:rsid w:val="00A942D9"/>
    <w:rsid w:val="00A94D47"/>
    <w:rsid w:val="00A94E20"/>
    <w:rsid w:val="00A94FD7"/>
    <w:rsid w:val="00A9510C"/>
    <w:rsid w:val="00A95396"/>
    <w:rsid w:val="00A960F0"/>
    <w:rsid w:val="00A96C17"/>
    <w:rsid w:val="00A978D7"/>
    <w:rsid w:val="00A9791C"/>
    <w:rsid w:val="00AA05DD"/>
    <w:rsid w:val="00AA06DA"/>
    <w:rsid w:val="00AA0DD6"/>
    <w:rsid w:val="00AA1168"/>
    <w:rsid w:val="00AA16A3"/>
    <w:rsid w:val="00AA1E3C"/>
    <w:rsid w:val="00AA2007"/>
    <w:rsid w:val="00AA2B32"/>
    <w:rsid w:val="00AA3802"/>
    <w:rsid w:val="00AA3E41"/>
    <w:rsid w:val="00AA3E8D"/>
    <w:rsid w:val="00AA3F02"/>
    <w:rsid w:val="00AA49DC"/>
    <w:rsid w:val="00AA5074"/>
    <w:rsid w:val="00AA52F4"/>
    <w:rsid w:val="00AA5D7D"/>
    <w:rsid w:val="00AA6BEB"/>
    <w:rsid w:val="00AA79E4"/>
    <w:rsid w:val="00AA7A14"/>
    <w:rsid w:val="00AA7BA0"/>
    <w:rsid w:val="00AB043D"/>
    <w:rsid w:val="00AB065C"/>
    <w:rsid w:val="00AB0849"/>
    <w:rsid w:val="00AB0A7D"/>
    <w:rsid w:val="00AB1A10"/>
    <w:rsid w:val="00AB1A9C"/>
    <w:rsid w:val="00AB2C6F"/>
    <w:rsid w:val="00AB3012"/>
    <w:rsid w:val="00AB43F5"/>
    <w:rsid w:val="00AB457D"/>
    <w:rsid w:val="00AB4A36"/>
    <w:rsid w:val="00AB50F7"/>
    <w:rsid w:val="00AB542E"/>
    <w:rsid w:val="00AB6877"/>
    <w:rsid w:val="00AB6BCB"/>
    <w:rsid w:val="00AB72EF"/>
    <w:rsid w:val="00AB7C5C"/>
    <w:rsid w:val="00AB7DED"/>
    <w:rsid w:val="00AB7DF0"/>
    <w:rsid w:val="00AB7F6C"/>
    <w:rsid w:val="00AC23BC"/>
    <w:rsid w:val="00AC30BF"/>
    <w:rsid w:val="00AC339E"/>
    <w:rsid w:val="00AC37F8"/>
    <w:rsid w:val="00AC3880"/>
    <w:rsid w:val="00AC4250"/>
    <w:rsid w:val="00AC4805"/>
    <w:rsid w:val="00AC4ACD"/>
    <w:rsid w:val="00AC53D8"/>
    <w:rsid w:val="00AC5630"/>
    <w:rsid w:val="00AC592F"/>
    <w:rsid w:val="00AC7839"/>
    <w:rsid w:val="00AC7CF6"/>
    <w:rsid w:val="00AD00D1"/>
    <w:rsid w:val="00AD00D7"/>
    <w:rsid w:val="00AD0475"/>
    <w:rsid w:val="00AD066D"/>
    <w:rsid w:val="00AD0B14"/>
    <w:rsid w:val="00AD17A6"/>
    <w:rsid w:val="00AD1C4B"/>
    <w:rsid w:val="00AD1CD8"/>
    <w:rsid w:val="00AD1E4F"/>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D7629"/>
    <w:rsid w:val="00AE02A7"/>
    <w:rsid w:val="00AE0A38"/>
    <w:rsid w:val="00AE0C85"/>
    <w:rsid w:val="00AE1B79"/>
    <w:rsid w:val="00AE2639"/>
    <w:rsid w:val="00AE28CA"/>
    <w:rsid w:val="00AE29B5"/>
    <w:rsid w:val="00AE2F8C"/>
    <w:rsid w:val="00AE3D16"/>
    <w:rsid w:val="00AE40D0"/>
    <w:rsid w:val="00AE47EB"/>
    <w:rsid w:val="00AE4ADC"/>
    <w:rsid w:val="00AE4C2B"/>
    <w:rsid w:val="00AE5754"/>
    <w:rsid w:val="00AE5954"/>
    <w:rsid w:val="00AE5B80"/>
    <w:rsid w:val="00AE6808"/>
    <w:rsid w:val="00AE6E90"/>
    <w:rsid w:val="00AE749F"/>
    <w:rsid w:val="00AE78FA"/>
    <w:rsid w:val="00AE7D4F"/>
    <w:rsid w:val="00AF0494"/>
    <w:rsid w:val="00AF0B4B"/>
    <w:rsid w:val="00AF143B"/>
    <w:rsid w:val="00AF17E3"/>
    <w:rsid w:val="00AF23E0"/>
    <w:rsid w:val="00AF23EA"/>
    <w:rsid w:val="00AF2B5B"/>
    <w:rsid w:val="00AF2D55"/>
    <w:rsid w:val="00AF35A2"/>
    <w:rsid w:val="00AF3CFF"/>
    <w:rsid w:val="00AF3DD6"/>
    <w:rsid w:val="00AF4D0B"/>
    <w:rsid w:val="00AF4E2A"/>
    <w:rsid w:val="00AF587E"/>
    <w:rsid w:val="00AF6297"/>
    <w:rsid w:val="00AF62DF"/>
    <w:rsid w:val="00AF6579"/>
    <w:rsid w:val="00AF6988"/>
    <w:rsid w:val="00AF7428"/>
    <w:rsid w:val="00AF758A"/>
    <w:rsid w:val="00AF7B56"/>
    <w:rsid w:val="00AF7D37"/>
    <w:rsid w:val="00B00A1C"/>
    <w:rsid w:val="00B01B49"/>
    <w:rsid w:val="00B0268C"/>
    <w:rsid w:val="00B029EA"/>
    <w:rsid w:val="00B03C42"/>
    <w:rsid w:val="00B04886"/>
    <w:rsid w:val="00B05186"/>
    <w:rsid w:val="00B056CF"/>
    <w:rsid w:val="00B063C3"/>
    <w:rsid w:val="00B0641E"/>
    <w:rsid w:val="00B070C7"/>
    <w:rsid w:val="00B07204"/>
    <w:rsid w:val="00B076CF"/>
    <w:rsid w:val="00B07DCC"/>
    <w:rsid w:val="00B10062"/>
    <w:rsid w:val="00B10176"/>
    <w:rsid w:val="00B106F8"/>
    <w:rsid w:val="00B10878"/>
    <w:rsid w:val="00B108B7"/>
    <w:rsid w:val="00B11234"/>
    <w:rsid w:val="00B119CB"/>
    <w:rsid w:val="00B11C53"/>
    <w:rsid w:val="00B12461"/>
    <w:rsid w:val="00B126AE"/>
    <w:rsid w:val="00B131F6"/>
    <w:rsid w:val="00B13FEA"/>
    <w:rsid w:val="00B15137"/>
    <w:rsid w:val="00B1598F"/>
    <w:rsid w:val="00B15B16"/>
    <w:rsid w:val="00B15F7D"/>
    <w:rsid w:val="00B16607"/>
    <w:rsid w:val="00B1710D"/>
    <w:rsid w:val="00B17151"/>
    <w:rsid w:val="00B1760D"/>
    <w:rsid w:val="00B20A57"/>
    <w:rsid w:val="00B20B1A"/>
    <w:rsid w:val="00B212DB"/>
    <w:rsid w:val="00B215CD"/>
    <w:rsid w:val="00B2169B"/>
    <w:rsid w:val="00B21B0A"/>
    <w:rsid w:val="00B22287"/>
    <w:rsid w:val="00B22E6E"/>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192E"/>
    <w:rsid w:val="00B3228C"/>
    <w:rsid w:val="00B32748"/>
    <w:rsid w:val="00B33C44"/>
    <w:rsid w:val="00B3506B"/>
    <w:rsid w:val="00B351A2"/>
    <w:rsid w:val="00B36F1A"/>
    <w:rsid w:val="00B37D71"/>
    <w:rsid w:val="00B37EF1"/>
    <w:rsid w:val="00B4141E"/>
    <w:rsid w:val="00B4157D"/>
    <w:rsid w:val="00B41696"/>
    <w:rsid w:val="00B41CA7"/>
    <w:rsid w:val="00B423C1"/>
    <w:rsid w:val="00B42805"/>
    <w:rsid w:val="00B42A09"/>
    <w:rsid w:val="00B43CE1"/>
    <w:rsid w:val="00B43DEF"/>
    <w:rsid w:val="00B4427E"/>
    <w:rsid w:val="00B44C52"/>
    <w:rsid w:val="00B44D3B"/>
    <w:rsid w:val="00B4512C"/>
    <w:rsid w:val="00B453ED"/>
    <w:rsid w:val="00B45B6A"/>
    <w:rsid w:val="00B45FAE"/>
    <w:rsid w:val="00B462E2"/>
    <w:rsid w:val="00B464EE"/>
    <w:rsid w:val="00B46FC1"/>
    <w:rsid w:val="00B47039"/>
    <w:rsid w:val="00B4720D"/>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4FC4"/>
    <w:rsid w:val="00B55552"/>
    <w:rsid w:val="00B55604"/>
    <w:rsid w:val="00B55A7D"/>
    <w:rsid w:val="00B56832"/>
    <w:rsid w:val="00B57CA2"/>
    <w:rsid w:val="00B6063D"/>
    <w:rsid w:val="00B60825"/>
    <w:rsid w:val="00B615C5"/>
    <w:rsid w:val="00B61D46"/>
    <w:rsid w:val="00B62147"/>
    <w:rsid w:val="00B62274"/>
    <w:rsid w:val="00B62489"/>
    <w:rsid w:val="00B62820"/>
    <w:rsid w:val="00B63288"/>
    <w:rsid w:val="00B632B2"/>
    <w:rsid w:val="00B63FF1"/>
    <w:rsid w:val="00B6413C"/>
    <w:rsid w:val="00B64183"/>
    <w:rsid w:val="00B64524"/>
    <w:rsid w:val="00B6571B"/>
    <w:rsid w:val="00B65FE9"/>
    <w:rsid w:val="00B66137"/>
    <w:rsid w:val="00B66747"/>
    <w:rsid w:val="00B66911"/>
    <w:rsid w:val="00B66B48"/>
    <w:rsid w:val="00B671A0"/>
    <w:rsid w:val="00B67B97"/>
    <w:rsid w:val="00B67F5F"/>
    <w:rsid w:val="00B7000A"/>
    <w:rsid w:val="00B71936"/>
    <w:rsid w:val="00B71A98"/>
    <w:rsid w:val="00B72608"/>
    <w:rsid w:val="00B730DD"/>
    <w:rsid w:val="00B73DB1"/>
    <w:rsid w:val="00B754AC"/>
    <w:rsid w:val="00B756D9"/>
    <w:rsid w:val="00B75874"/>
    <w:rsid w:val="00B7690D"/>
    <w:rsid w:val="00B76B2D"/>
    <w:rsid w:val="00B76B7E"/>
    <w:rsid w:val="00B77B17"/>
    <w:rsid w:val="00B77C17"/>
    <w:rsid w:val="00B77CBB"/>
    <w:rsid w:val="00B80A63"/>
    <w:rsid w:val="00B80BD5"/>
    <w:rsid w:val="00B81A7C"/>
    <w:rsid w:val="00B81BBE"/>
    <w:rsid w:val="00B82085"/>
    <w:rsid w:val="00B8215A"/>
    <w:rsid w:val="00B82370"/>
    <w:rsid w:val="00B8246E"/>
    <w:rsid w:val="00B8291B"/>
    <w:rsid w:val="00B82D59"/>
    <w:rsid w:val="00B83061"/>
    <w:rsid w:val="00B8313C"/>
    <w:rsid w:val="00B83C42"/>
    <w:rsid w:val="00B842FE"/>
    <w:rsid w:val="00B844E4"/>
    <w:rsid w:val="00B8458C"/>
    <w:rsid w:val="00B84BC5"/>
    <w:rsid w:val="00B84F8D"/>
    <w:rsid w:val="00B85CC9"/>
    <w:rsid w:val="00B8658B"/>
    <w:rsid w:val="00B865FB"/>
    <w:rsid w:val="00B867CC"/>
    <w:rsid w:val="00B86C84"/>
    <w:rsid w:val="00B86E05"/>
    <w:rsid w:val="00B87063"/>
    <w:rsid w:val="00B8780D"/>
    <w:rsid w:val="00B902E7"/>
    <w:rsid w:val="00B90CF8"/>
    <w:rsid w:val="00B90D95"/>
    <w:rsid w:val="00B91708"/>
    <w:rsid w:val="00B918D9"/>
    <w:rsid w:val="00B91F2F"/>
    <w:rsid w:val="00B926E3"/>
    <w:rsid w:val="00B926F3"/>
    <w:rsid w:val="00B92A22"/>
    <w:rsid w:val="00B92C1D"/>
    <w:rsid w:val="00B93336"/>
    <w:rsid w:val="00B93387"/>
    <w:rsid w:val="00B934D0"/>
    <w:rsid w:val="00B93C30"/>
    <w:rsid w:val="00B96852"/>
    <w:rsid w:val="00B968C8"/>
    <w:rsid w:val="00B9694F"/>
    <w:rsid w:val="00B97B7E"/>
    <w:rsid w:val="00B97CD2"/>
    <w:rsid w:val="00BA032D"/>
    <w:rsid w:val="00BA0E94"/>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93B"/>
    <w:rsid w:val="00BB4C3A"/>
    <w:rsid w:val="00BB4F2A"/>
    <w:rsid w:val="00BB4FB7"/>
    <w:rsid w:val="00BB537C"/>
    <w:rsid w:val="00BB5395"/>
    <w:rsid w:val="00BB5B23"/>
    <w:rsid w:val="00BB5DFC"/>
    <w:rsid w:val="00BB5ED5"/>
    <w:rsid w:val="00BB5F8B"/>
    <w:rsid w:val="00BB626A"/>
    <w:rsid w:val="00BB693C"/>
    <w:rsid w:val="00BB6B21"/>
    <w:rsid w:val="00BB6CA6"/>
    <w:rsid w:val="00BB7393"/>
    <w:rsid w:val="00BB78D1"/>
    <w:rsid w:val="00BB7AE9"/>
    <w:rsid w:val="00BC0B45"/>
    <w:rsid w:val="00BC1611"/>
    <w:rsid w:val="00BC1BC5"/>
    <w:rsid w:val="00BC1C73"/>
    <w:rsid w:val="00BC2133"/>
    <w:rsid w:val="00BC24F8"/>
    <w:rsid w:val="00BC2972"/>
    <w:rsid w:val="00BC397D"/>
    <w:rsid w:val="00BC3B19"/>
    <w:rsid w:val="00BC42F7"/>
    <w:rsid w:val="00BC4DA3"/>
    <w:rsid w:val="00BC5B7F"/>
    <w:rsid w:val="00BC5DAE"/>
    <w:rsid w:val="00BC6071"/>
    <w:rsid w:val="00BC6105"/>
    <w:rsid w:val="00BC6D71"/>
    <w:rsid w:val="00BD08DC"/>
    <w:rsid w:val="00BD09BA"/>
    <w:rsid w:val="00BD0BE9"/>
    <w:rsid w:val="00BD0E45"/>
    <w:rsid w:val="00BD19F1"/>
    <w:rsid w:val="00BD1F0C"/>
    <w:rsid w:val="00BD1FFB"/>
    <w:rsid w:val="00BD279D"/>
    <w:rsid w:val="00BD3A8F"/>
    <w:rsid w:val="00BD46F2"/>
    <w:rsid w:val="00BD4C9D"/>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05E"/>
    <w:rsid w:val="00BE34B2"/>
    <w:rsid w:val="00BE37ED"/>
    <w:rsid w:val="00BE3E9C"/>
    <w:rsid w:val="00BE444B"/>
    <w:rsid w:val="00BE44EC"/>
    <w:rsid w:val="00BE504A"/>
    <w:rsid w:val="00BE5825"/>
    <w:rsid w:val="00BE5832"/>
    <w:rsid w:val="00BE63C3"/>
    <w:rsid w:val="00BE6BB5"/>
    <w:rsid w:val="00BE6E47"/>
    <w:rsid w:val="00BE7069"/>
    <w:rsid w:val="00BE7112"/>
    <w:rsid w:val="00BE7440"/>
    <w:rsid w:val="00BE7836"/>
    <w:rsid w:val="00BE78C2"/>
    <w:rsid w:val="00BE7A6C"/>
    <w:rsid w:val="00BF0844"/>
    <w:rsid w:val="00BF0A1C"/>
    <w:rsid w:val="00BF17F5"/>
    <w:rsid w:val="00BF2571"/>
    <w:rsid w:val="00BF293E"/>
    <w:rsid w:val="00BF40E5"/>
    <w:rsid w:val="00BF4572"/>
    <w:rsid w:val="00BF471E"/>
    <w:rsid w:val="00BF4B98"/>
    <w:rsid w:val="00BF4BA2"/>
    <w:rsid w:val="00BF4F69"/>
    <w:rsid w:val="00BF5095"/>
    <w:rsid w:val="00BF511D"/>
    <w:rsid w:val="00BF56BD"/>
    <w:rsid w:val="00BF57E6"/>
    <w:rsid w:val="00BF5D33"/>
    <w:rsid w:val="00BF5FA0"/>
    <w:rsid w:val="00BF63BB"/>
    <w:rsid w:val="00BF6B25"/>
    <w:rsid w:val="00BF7006"/>
    <w:rsid w:val="00C0069C"/>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3A3"/>
    <w:rsid w:val="00C11A01"/>
    <w:rsid w:val="00C1264C"/>
    <w:rsid w:val="00C12C30"/>
    <w:rsid w:val="00C12F6C"/>
    <w:rsid w:val="00C13F8C"/>
    <w:rsid w:val="00C14125"/>
    <w:rsid w:val="00C14B81"/>
    <w:rsid w:val="00C15F47"/>
    <w:rsid w:val="00C168A0"/>
    <w:rsid w:val="00C173E8"/>
    <w:rsid w:val="00C175F5"/>
    <w:rsid w:val="00C1798B"/>
    <w:rsid w:val="00C17E24"/>
    <w:rsid w:val="00C20171"/>
    <w:rsid w:val="00C2018B"/>
    <w:rsid w:val="00C20432"/>
    <w:rsid w:val="00C20F37"/>
    <w:rsid w:val="00C21080"/>
    <w:rsid w:val="00C21441"/>
    <w:rsid w:val="00C22723"/>
    <w:rsid w:val="00C228AD"/>
    <w:rsid w:val="00C22A16"/>
    <w:rsid w:val="00C22B1D"/>
    <w:rsid w:val="00C22B31"/>
    <w:rsid w:val="00C22E96"/>
    <w:rsid w:val="00C2357C"/>
    <w:rsid w:val="00C23641"/>
    <w:rsid w:val="00C24342"/>
    <w:rsid w:val="00C24390"/>
    <w:rsid w:val="00C24A33"/>
    <w:rsid w:val="00C24C14"/>
    <w:rsid w:val="00C25BC1"/>
    <w:rsid w:val="00C26894"/>
    <w:rsid w:val="00C26A70"/>
    <w:rsid w:val="00C2739B"/>
    <w:rsid w:val="00C27864"/>
    <w:rsid w:val="00C27CA7"/>
    <w:rsid w:val="00C30CC2"/>
    <w:rsid w:val="00C3144A"/>
    <w:rsid w:val="00C31A31"/>
    <w:rsid w:val="00C31F5E"/>
    <w:rsid w:val="00C3214A"/>
    <w:rsid w:val="00C32EE7"/>
    <w:rsid w:val="00C32FEA"/>
    <w:rsid w:val="00C33176"/>
    <w:rsid w:val="00C332B6"/>
    <w:rsid w:val="00C338AF"/>
    <w:rsid w:val="00C33A53"/>
    <w:rsid w:val="00C3459A"/>
    <w:rsid w:val="00C34649"/>
    <w:rsid w:val="00C3509A"/>
    <w:rsid w:val="00C355FD"/>
    <w:rsid w:val="00C35F3E"/>
    <w:rsid w:val="00C35FDD"/>
    <w:rsid w:val="00C36067"/>
    <w:rsid w:val="00C36E9C"/>
    <w:rsid w:val="00C370A9"/>
    <w:rsid w:val="00C37208"/>
    <w:rsid w:val="00C37217"/>
    <w:rsid w:val="00C37FC9"/>
    <w:rsid w:val="00C40600"/>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554"/>
    <w:rsid w:val="00C51801"/>
    <w:rsid w:val="00C51BA6"/>
    <w:rsid w:val="00C51CEF"/>
    <w:rsid w:val="00C53F0F"/>
    <w:rsid w:val="00C54215"/>
    <w:rsid w:val="00C545A6"/>
    <w:rsid w:val="00C54613"/>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6A7A"/>
    <w:rsid w:val="00C67299"/>
    <w:rsid w:val="00C67541"/>
    <w:rsid w:val="00C67903"/>
    <w:rsid w:val="00C705D4"/>
    <w:rsid w:val="00C7063D"/>
    <w:rsid w:val="00C70E0B"/>
    <w:rsid w:val="00C7194E"/>
    <w:rsid w:val="00C725D1"/>
    <w:rsid w:val="00C7270F"/>
    <w:rsid w:val="00C73FE7"/>
    <w:rsid w:val="00C74A84"/>
    <w:rsid w:val="00C74B8E"/>
    <w:rsid w:val="00C758F8"/>
    <w:rsid w:val="00C75B8E"/>
    <w:rsid w:val="00C766CB"/>
    <w:rsid w:val="00C77390"/>
    <w:rsid w:val="00C80CC7"/>
    <w:rsid w:val="00C80F3E"/>
    <w:rsid w:val="00C8101A"/>
    <w:rsid w:val="00C8229E"/>
    <w:rsid w:val="00C829D2"/>
    <w:rsid w:val="00C82A9C"/>
    <w:rsid w:val="00C832EE"/>
    <w:rsid w:val="00C833B1"/>
    <w:rsid w:val="00C83454"/>
    <w:rsid w:val="00C8456B"/>
    <w:rsid w:val="00C8485F"/>
    <w:rsid w:val="00C84DEA"/>
    <w:rsid w:val="00C8535E"/>
    <w:rsid w:val="00C85552"/>
    <w:rsid w:val="00C856F5"/>
    <w:rsid w:val="00C85F02"/>
    <w:rsid w:val="00C85F44"/>
    <w:rsid w:val="00C876B1"/>
    <w:rsid w:val="00C903FA"/>
    <w:rsid w:val="00C907BC"/>
    <w:rsid w:val="00C90BAC"/>
    <w:rsid w:val="00C9109D"/>
    <w:rsid w:val="00C91204"/>
    <w:rsid w:val="00C914D4"/>
    <w:rsid w:val="00C91560"/>
    <w:rsid w:val="00C9246A"/>
    <w:rsid w:val="00C92775"/>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6DC0"/>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7E2"/>
    <w:rsid w:val="00CA2BCF"/>
    <w:rsid w:val="00CA302D"/>
    <w:rsid w:val="00CA3298"/>
    <w:rsid w:val="00CA3950"/>
    <w:rsid w:val="00CA3CDB"/>
    <w:rsid w:val="00CA421E"/>
    <w:rsid w:val="00CA4AA9"/>
    <w:rsid w:val="00CA4FC7"/>
    <w:rsid w:val="00CA6114"/>
    <w:rsid w:val="00CA78BC"/>
    <w:rsid w:val="00CB0A19"/>
    <w:rsid w:val="00CB0B4F"/>
    <w:rsid w:val="00CB186D"/>
    <w:rsid w:val="00CB1ABA"/>
    <w:rsid w:val="00CB1AFF"/>
    <w:rsid w:val="00CB1FDE"/>
    <w:rsid w:val="00CB220C"/>
    <w:rsid w:val="00CB254D"/>
    <w:rsid w:val="00CB304B"/>
    <w:rsid w:val="00CB31CA"/>
    <w:rsid w:val="00CB3F6C"/>
    <w:rsid w:val="00CB4078"/>
    <w:rsid w:val="00CB4318"/>
    <w:rsid w:val="00CB45FC"/>
    <w:rsid w:val="00CB547D"/>
    <w:rsid w:val="00CB551B"/>
    <w:rsid w:val="00CB564B"/>
    <w:rsid w:val="00CB56AA"/>
    <w:rsid w:val="00CB6012"/>
    <w:rsid w:val="00CB6354"/>
    <w:rsid w:val="00CB6C13"/>
    <w:rsid w:val="00CB6D44"/>
    <w:rsid w:val="00CB6EE3"/>
    <w:rsid w:val="00CC03AA"/>
    <w:rsid w:val="00CC073D"/>
    <w:rsid w:val="00CC1C26"/>
    <w:rsid w:val="00CC1C2A"/>
    <w:rsid w:val="00CC1FDD"/>
    <w:rsid w:val="00CC3DC5"/>
    <w:rsid w:val="00CC42BE"/>
    <w:rsid w:val="00CC476F"/>
    <w:rsid w:val="00CC5026"/>
    <w:rsid w:val="00CC531E"/>
    <w:rsid w:val="00CC6AAF"/>
    <w:rsid w:val="00CC72AC"/>
    <w:rsid w:val="00CC761C"/>
    <w:rsid w:val="00CC7F15"/>
    <w:rsid w:val="00CC7F7A"/>
    <w:rsid w:val="00CD0105"/>
    <w:rsid w:val="00CD04A3"/>
    <w:rsid w:val="00CD1BD4"/>
    <w:rsid w:val="00CD1E3C"/>
    <w:rsid w:val="00CD22F8"/>
    <w:rsid w:val="00CD2792"/>
    <w:rsid w:val="00CD3D4C"/>
    <w:rsid w:val="00CD4AB3"/>
    <w:rsid w:val="00CD51CC"/>
    <w:rsid w:val="00CD5878"/>
    <w:rsid w:val="00CD594B"/>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551"/>
    <w:rsid w:val="00CE77B6"/>
    <w:rsid w:val="00CE7A54"/>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9E4"/>
    <w:rsid w:val="00CF7CFC"/>
    <w:rsid w:val="00D00D9F"/>
    <w:rsid w:val="00D01438"/>
    <w:rsid w:val="00D01DA0"/>
    <w:rsid w:val="00D0212D"/>
    <w:rsid w:val="00D021EE"/>
    <w:rsid w:val="00D0256C"/>
    <w:rsid w:val="00D02FCF"/>
    <w:rsid w:val="00D03561"/>
    <w:rsid w:val="00D03F9A"/>
    <w:rsid w:val="00D04782"/>
    <w:rsid w:val="00D0486B"/>
    <w:rsid w:val="00D04B00"/>
    <w:rsid w:val="00D04CDF"/>
    <w:rsid w:val="00D05842"/>
    <w:rsid w:val="00D0681E"/>
    <w:rsid w:val="00D0719D"/>
    <w:rsid w:val="00D077A4"/>
    <w:rsid w:val="00D100EA"/>
    <w:rsid w:val="00D112A0"/>
    <w:rsid w:val="00D119BA"/>
    <w:rsid w:val="00D11DD8"/>
    <w:rsid w:val="00D11F0B"/>
    <w:rsid w:val="00D12014"/>
    <w:rsid w:val="00D12C29"/>
    <w:rsid w:val="00D1341F"/>
    <w:rsid w:val="00D13438"/>
    <w:rsid w:val="00D1350B"/>
    <w:rsid w:val="00D142B8"/>
    <w:rsid w:val="00D146E9"/>
    <w:rsid w:val="00D14DB9"/>
    <w:rsid w:val="00D14DCE"/>
    <w:rsid w:val="00D15235"/>
    <w:rsid w:val="00D15885"/>
    <w:rsid w:val="00D15EA9"/>
    <w:rsid w:val="00D16A51"/>
    <w:rsid w:val="00D17690"/>
    <w:rsid w:val="00D177F8"/>
    <w:rsid w:val="00D17940"/>
    <w:rsid w:val="00D17FDA"/>
    <w:rsid w:val="00D200A3"/>
    <w:rsid w:val="00D20CA5"/>
    <w:rsid w:val="00D20CB7"/>
    <w:rsid w:val="00D21698"/>
    <w:rsid w:val="00D21D05"/>
    <w:rsid w:val="00D21DD0"/>
    <w:rsid w:val="00D2247E"/>
    <w:rsid w:val="00D22B93"/>
    <w:rsid w:val="00D22EB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4AF"/>
    <w:rsid w:val="00D31ABA"/>
    <w:rsid w:val="00D31FE7"/>
    <w:rsid w:val="00D32010"/>
    <w:rsid w:val="00D3202F"/>
    <w:rsid w:val="00D32562"/>
    <w:rsid w:val="00D32972"/>
    <w:rsid w:val="00D32EDD"/>
    <w:rsid w:val="00D332E5"/>
    <w:rsid w:val="00D3395B"/>
    <w:rsid w:val="00D353FB"/>
    <w:rsid w:val="00D3576A"/>
    <w:rsid w:val="00D36030"/>
    <w:rsid w:val="00D36294"/>
    <w:rsid w:val="00D368C0"/>
    <w:rsid w:val="00D37406"/>
    <w:rsid w:val="00D400B6"/>
    <w:rsid w:val="00D40878"/>
    <w:rsid w:val="00D410BB"/>
    <w:rsid w:val="00D41801"/>
    <w:rsid w:val="00D41E6A"/>
    <w:rsid w:val="00D4556A"/>
    <w:rsid w:val="00D45C1E"/>
    <w:rsid w:val="00D46085"/>
    <w:rsid w:val="00D463FD"/>
    <w:rsid w:val="00D46B3A"/>
    <w:rsid w:val="00D477E3"/>
    <w:rsid w:val="00D47F16"/>
    <w:rsid w:val="00D50BF1"/>
    <w:rsid w:val="00D50C7B"/>
    <w:rsid w:val="00D5126A"/>
    <w:rsid w:val="00D5136D"/>
    <w:rsid w:val="00D514DF"/>
    <w:rsid w:val="00D5161C"/>
    <w:rsid w:val="00D5171C"/>
    <w:rsid w:val="00D51805"/>
    <w:rsid w:val="00D51E30"/>
    <w:rsid w:val="00D51FE6"/>
    <w:rsid w:val="00D52003"/>
    <w:rsid w:val="00D529F9"/>
    <w:rsid w:val="00D54316"/>
    <w:rsid w:val="00D549B1"/>
    <w:rsid w:val="00D54EDB"/>
    <w:rsid w:val="00D54F57"/>
    <w:rsid w:val="00D5511D"/>
    <w:rsid w:val="00D553C8"/>
    <w:rsid w:val="00D5568C"/>
    <w:rsid w:val="00D55B99"/>
    <w:rsid w:val="00D55E90"/>
    <w:rsid w:val="00D60CEF"/>
    <w:rsid w:val="00D61578"/>
    <w:rsid w:val="00D6161D"/>
    <w:rsid w:val="00D616EB"/>
    <w:rsid w:val="00D61DE9"/>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6F7A"/>
    <w:rsid w:val="00D77105"/>
    <w:rsid w:val="00D77586"/>
    <w:rsid w:val="00D7765E"/>
    <w:rsid w:val="00D77E74"/>
    <w:rsid w:val="00D80AF4"/>
    <w:rsid w:val="00D80CCA"/>
    <w:rsid w:val="00D8114E"/>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87FE7"/>
    <w:rsid w:val="00D90112"/>
    <w:rsid w:val="00D902DD"/>
    <w:rsid w:val="00D90461"/>
    <w:rsid w:val="00D909CA"/>
    <w:rsid w:val="00D909E8"/>
    <w:rsid w:val="00D9116C"/>
    <w:rsid w:val="00D9147E"/>
    <w:rsid w:val="00D91EDF"/>
    <w:rsid w:val="00D92A7E"/>
    <w:rsid w:val="00D92E93"/>
    <w:rsid w:val="00D93B05"/>
    <w:rsid w:val="00D93C5C"/>
    <w:rsid w:val="00D941B5"/>
    <w:rsid w:val="00D94866"/>
    <w:rsid w:val="00D94EE5"/>
    <w:rsid w:val="00D9539B"/>
    <w:rsid w:val="00D96339"/>
    <w:rsid w:val="00D96E46"/>
    <w:rsid w:val="00D9759B"/>
    <w:rsid w:val="00D977A1"/>
    <w:rsid w:val="00D979E9"/>
    <w:rsid w:val="00D97FB7"/>
    <w:rsid w:val="00DA05FD"/>
    <w:rsid w:val="00DA0DC5"/>
    <w:rsid w:val="00DA1CCC"/>
    <w:rsid w:val="00DA1CFA"/>
    <w:rsid w:val="00DA26E9"/>
    <w:rsid w:val="00DA5562"/>
    <w:rsid w:val="00DA67B9"/>
    <w:rsid w:val="00DA6B48"/>
    <w:rsid w:val="00DA723B"/>
    <w:rsid w:val="00DA72E7"/>
    <w:rsid w:val="00DA7C66"/>
    <w:rsid w:val="00DA7F17"/>
    <w:rsid w:val="00DB0117"/>
    <w:rsid w:val="00DB024E"/>
    <w:rsid w:val="00DB07CF"/>
    <w:rsid w:val="00DB0AE6"/>
    <w:rsid w:val="00DB1066"/>
    <w:rsid w:val="00DB146C"/>
    <w:rsid w:val="00DB1D4D"/>
    <w:rsid w:val="00DB2D16"/>
    <w:rsid w:val="00DB2D37"/>
    <w:rsid w:val="00DB2D68"/>
    <w:rsid w:val="00DB3139"/>
    <w:rsid w:val="00DB435E"/>
    <w:rsid w:val="00DB46CA"/>
    <w:rsid w:val="00DB4E3C"/>
    <w:rsid w:val="00DB4E58"/>
    <w:rsid w:val="00DB5456"/>
    <w:rsid w:val="00DB5554"/>
    <w:rsid w:val="00DB5B6C"/>
    <w:rsid w:val="00DB5E80"/>
    <w:rsid w:val="00DB6BF3"/>
    <w:rsid w:val="00DB70BF"/>
    <w:rsid w:val="00DB7B0B"/>
    <w:rsid w:val="00DC020E"/>
    <w:rsid w:val="00DC0EF1"/>
    <w:rsid w:val="00DC1F73"/>
    <w:rsid w:val="00DC2138"/>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3DC"/>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3D8F"/>
    <w:rsid w:val="00DD4205"/>
    <w:rsid w:val="00DD4B49"/>
    <w:rsid w:val="00DD4E17"/>
    <w:rsid w:val="00DD51B4"/>
    <w:rsid w:val="00DD5365"/>
    <w:rsid w:val="00DD54FA"/>
    <w:rsid w:val="00DD55ED"/>
    <w:rsid w:val="00DD66C6"/>
    <w:rsid w:val="00DD7762"/>
    <w:rsid w:val="00DE0140"/>
    <w:rsid w:val="00DE0166"/>
    <w:rsid w:val="00DE0F38"/>
    <w:rsid w:val="00DE1442"/>
    <w:rsid w:val="00DE2DDB"/>
    <w:rsid w:val="00DE34CF"/>
    <w:rsid w:val="00DE3BDA"/>
    <w:rsid w:val="00DE3D85"/>
    <w:rsid w:val="00DE3E89"/>
    <w:rsid w:val="00DE5939"/>
    <w:rsid w:val="00DE5BF3"/>
    <w:rsid w:val="00DE5C41"/>
    <w:rsid w:val="00DE65DB"/>
    <w:rsid w:val="00DF09AC"/>
    <w:rsid w:val="00DF19D2"/>
    <w:rsid w:val="00DF1AE3"/>
    <w:rsid w:val="00DF1BD4"/>
    <w:rsid w:val="00DF1D5A"/>
    <w:rsid w:val="00DF1FDE"/>
    <w:rsid w:val="00DF22C0"/>
    <w:rsid w:val="00DF28F4"/>
    <w:rsid w:val="00DF29B6"/>
    <w:rsid w:val="00DF33B2"/>
    <w:rsid w:val="00DF36D3"/>
    <w:rsid w:val="00DF3856"/>
    <w:rsid w:val="00DF4B66"/>
    <w:rsid w:val="00DF4F6A"/>
    <w:rsid w:val="00DF52C9"/>
    <w:rsid w:val="00DF559E"/>
    <w:rsid w:val="00DF5728"/>
    <w:rsid w:val="00DF580D"/>
    <w:rsid w:val="00DF5A01"/>
    <w:rsid w:val="00DF65AA"/>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06F90"/>
    <w:rsid w:val="00E10AA9"/>
    <w:rsid w:val="00E111CC"/>
    <w:rsid w:val="00E11CB2"/>
    <w:rsid w:val="00E11F75"/>
    <w:rsid w:val="00E122E8"/>
    <w:rsid w:val="00E12A58"/>
    <w:rsid w:val="00E12BD7"/>
    <w:rsid w:val="00E12DA6"/>
    <w:rsid w:val="00E13454"/>
    <w:rsid w:val="00E13F9B"/>
    <w:rsid w:val="00E146FA"/>
    <w:rsid w:val="00E15ADA"/>
    <w:rsid w:val="00E15AF4"/>
    <w:rsid w:val="00E169FF"/>
    <w:rsid w:val="00E16C1C"/>
    <w:rsid w:val="00E16C2D"/>
    <w:rsid w:val="00E17A7C"/>
    <w:rsid w:val="00E20926"/>
    <w:rsid w:val="00E22033"/>
    <w:rsid w:val="00E22563"/>
    <w:rsid w:val="00E22611"/>
    <w:rsid w:val="00E22983"/>
    <w:rsid w:val="00E22AEB"/>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5F9C"/>
    <w:rsid w:val="00E36C2B"/>
    <w:rsid w:val="00E370AC"/>
    <w:rsid w:val="00E3772C"/>
    <w:rsid w:val="00E377A6"/>
    <w:rsid w:val="00E37AB7"/>
    <w:rsid w:val="00E400FB"/>
    <w:rsid w:val="00E40865"/>
    <w:rsid w:val="00E40961"/>
    <w:rsid w:val="00E40CD8"/>
    <w:rsid w:val="00E40F7E"/>
    <w:rsid w:val="00E41214"/>
    <w:rsid w:val="00E41398"/>
    <w:rsid w:val="00E4193A"/>
    <w:rsid w:val="00E41A81"/>
    <w:rsid w:val="00E420BB"/>
    <w:rsid w:val="00E4216A"/>
    <w:rsid w:val="00E423AD"/>
    <w:rsid w:val="00E423D1"/>
    <w:rsid w:val="00E42CBA"/>
    <w:rsid w:val="00E437C8"/>
    <w:rsid w:val="00E43F01"/>
    <w:rsid w:val="00E443C9"/>
    <w:rsid w:val="00E44855"/>
    <w:rsid w:val="00E45038"/>
    <w:rsid w:val="00E45186"/>
    <w:rsid w:val="00E451E5"/>
    <w:rsid w:val="00E45A13"/>
    <w:rsid w:val="00E46FFC"/>
    <w:rsid w:val="00E50C3D"/>
    <w:rsid w:val="00E50F1C"/>
    <w:rsid w:val="00E510BF"/>
    <w:rsid w:val="00E511D4"/>
    <w:rsid w:val="00E511F6"/>
    <w:rsid w:val="00E512C5"/>
    <w:rsid w:val="00E51605"/>
    <w:rsid w:val="00E5266D"/>
    <w:rsid w:val="00E531A4"/>
    <w:rsid w:val="00E53FE5"/>
    <w:rsid w:val="00E54036"/>
    <w:rsid w:val="00E54A77"/>
    <w:rsid w:val="00E54F5C"/>
    <w:rsid w:val="00E55105"/>
    <w:rsid w:val="00E56152"/>
    <w:rsid w:val="00E56166"/>
    <w:rsid w:val="00E563DA"/>
    <w:rsid w:val="00E57AE1"/>
    <w:rsid w:val="00E601C3"/>
    <w:rsid w:val="00E60614"/>
    <w:rsid w:val="00E60A89"/>
    <w:rsid w:val="00E60F3F"/>
    <w:rsid w:val="00E61A80"/>
    <w:rsid w:val="00E61F03"/>
    <w:rsid w:val="00E63140"/>
    <w:rsid w:val="00E63334"/>
    <w:rsid w:val="00E6353B"/>
    <w:rsid w:val="00E63864"/>
    <w:rsid w:val="00E638E3"/>
    <w:rsid w:val="00E63C2E"/>
    <w:rsid w:val="00E64132"/>
    <w:rsid w:val="00E64709"/>
    <w:rsid w:val="00E65177"/>
    <w:rsid w:val="00E6532C"/>
    <w:rsid w:val="00E65531"/>
    <w:rsid w:val="00E65BEF"/>
    <w:rsid w:val="00E65EF9"/>
    <w:rsid w:val="00E66139"/>
    <w:rsid w:val="00E666B8"/>
    <w:rsid w:val="00E66BD2"/>
    <w:rsid w:val="00E671D5"/>
    <w:rsid w:val="00E67A2C"/>
    <w:rsid w:val="00E701DD"/>
    <w:rsid w:val="00E709FF"/>
    <w:rsid w:val="00E723CF"/>
    <w:rsid w:val="00E72825"/>
    <w:rsid w:val="00E7286D"/>
    <w:rsid w:val="00E72DCA"/>
    <w:rsid w:val="00E7346C"/>
    <w:rsid w:val="00E735BE"/>
    <w:rsid w:val="00E73711"/>
    <w:rsid w:val="00E73E3F"/>
    <w:rsid w:val="00E74417"/>
    <w:rsid w:val="00E7478F"/>
    <w:rsid w:val="00E75759"/>
    <w:rsid w:val="00E75DEA"/>
    <w:rsid w:val="00E761E5"/>
    <w:rsid w:val="00E7621B"/>
    <w:rsid w:val="00E764C9"/>
    <w:rsid w:val="00E76A22"/>
    <w:rsid w:val="00E76A8D"/>
    <w:rsid w:val="00E772F6"/>
    <w:rsid w:val="00E773CC"/>
    <w:rsid w:val="00E779BD"/>
    <w:rsid w:val="00E77BB4"/>
    <w:rsid w:val="00E77DBE"/>
    <w:rsid w:val="00E800C3"/>
    <w:rsid w:val="00E80376"/>
    <w:rsid w:val="00E8050D"/>
    <w:rsid w:val="00E8065D"/>
    <w:rsid w:val="00E80726"/>
    <w:rsid w:val="00E8112A"/>
    <w:rsid w:val="00E83D9A"/>
    <w:rsid w:val="00E84107"/>
    <w:rsid w:val="00E844EB"/>
    <w:rsid w:val="00E848CA"/>
    <w:rsid w:val="00E84E31"/>
    <w:rsid w:val="00E8575A"/>
    <w:rsid w:val="00E85D29"/>
    <w:rsid w:val="00E86016"/>
    <w:rsid w:val="00E862C5"/>
    <w:rsid w:val="00E8659D"/>
    <w:rsid w:val="00E86B9F"/>
    <w:rsid w:val="00E86D5E"/>
    <w:rsid w:val="00E9018C"/>
    <w:rsid w:val="00E9072B"/>
    <w:rsid w:val="00E909F5"/>
    <w:rsid w:val="00E90B02"/>
    <w:rsid w:val="00E91703"/>
    <w:rsid w:val="00E91ADA"/>
    <w:rsid w:val="00E91EE7"/>
    <w:rsid w:val="00E92FEC"/>
    <w:rsid w:val="00E939ED"/>
    <w:rsid w:val="00E93ED7"/>
    <w:rsid w:val="00E943D4"/>
    <w:rsid w:val="00E94EAA"/>
    <w:rsid w:val="00E953A1"/>
    <w:rsid w:val="00E957DE"/>
    <w:rsid w:val="00E95F3D"/>
    <w:rsid w:val="00E969E2"/>
    <w:rsid w:val="00E96D17"/>
    <w:rsid w:val="00E97075"/>
    <w:rsid w:val="00EA022C"/>
    <w:rsid w:val="00EA02FA"/>
    <w:rsid w:val="00EA0914"/>
    <w:rsid w:val="00EA0CF1"/>
    <w:rsid w:val="00EA107C"/>
    <w:rsid w:val="00EA1B7E"/>
    <w:rsid w:val="00EA1D03"/>
    <w:rsid w:val="00EA2077"/>
    <w:rsid w:val="00EA22EC"/>
    <w:rsid w:val="00EA2A98"/>
    <w:rsid w:val="00EA3628"/>
    <w:rsid w:val="00EA390A"/>
    <w:rsid w:val="00EA49D2"/>
    <w:rsid w:val="00EA4ABC"/>
    <w:rsid w:val="00EA5558"/>
    <w:rsid w:val="00EA59B1"/>
    <w:rsid w:val="00EA67BE"/>
    <w:rsid w:val="00EA6F4C"/>
    <w:rsid w:val="00EA71E9"/>
    <w:rsid w:val="00EA76A5"/>
    <w:rsid w:val="00EB0100"/>
    <w:rsid w:val="00EB07B4"/>
    <w:rsid w:val="00EB1386"/>
    <w:rsid w:val="00EB14E2"/>
    <w:rsid w:val="00EB2E70"/>
    <w:rsid w:val="00EB33BC"/>
    <w:rsid w:val="00EB44CC"/>
    <w:rsid w:val="00EB5333"/>
    <w:rsid w:val="00EB5A4E"/>
    <w:rsid w:val="00EB6352"/>
    <w:rsid w:val="00EB642A"/>
    <w:rsid w:val="00EB69E8"/>
    <w:rsid w:val="00EB7121"/>
    <w:rsid w:val="00EB7703"/>
    <w:rsid w:val="00EC01C7"/>
    <w:rsid w:val="00EC04B9"/>
    <w:rsid w:val="00EC099D"/>
    <w:rsid w:val="00EC1BC1"/>
    <w:rsid w:val="00EC1FEE"/>
    <w:rsid w:val="00EC23DC"/>
    <w:rsid w:val="00EC355A"/>
    <w:rsid w:val="00EC3DB9"/>
    <w:rsid w:val="00EC4553"/>
    <w:rsid w:val="00EC4BBB"/>
    <w:rsid w:val="00EC55BE"/>
    <w:rsid w:val="00EC5691"/>
    <w:rsid w:val="00EC5BD6"/>
    <w:rsid w:val="00EC5EEA"/>
    <w:rsid w:val="00EC6D71"/>
    <w:rsid w:val="00EC739F"/>
    <w:rsid w:val="00ED0779"/>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1B9A"/>
    <w:rsid w:val="00EE29FD"/>
    <w:rsid w:val="00EE2D23"/>
    <w:rsid w:val="00EE30EF"/>
    <w:rsid w:val="00EE32E7"/>
    <w:rsid w:val="00EE3759"/>
    <w:rsid w:val="00EE4108"/>
    <w:rsid w:val="00EE4412"/>
    <w:rsid w:val="00EE4AAA"/>
    <w:rsid w:val="00EE5A95"/>
    <w:rsid w:val="00EE5C6F"/>
    <w:rsid w:val="00EE6429"/>
    <w:rsid w:val="00EE68F5"/>
    <w:rsid w:val="00EE6985"/>
    <w:rsid w:val="00EE7D7C"/>
    <w:rsid w:val="00EF0422"/>
    <w:rsid w:val="00EF0784"/>
    <w:rsid w:val="00EF0976"/>
    <w:rsid w:val="00EF0B64"/>
    <w:rsid w:val="00EF160F"/>
    <w:rsid w:val="00EF1BE4"/>
    <w:rsid w:val="00EF1F30"/>
    <w:rsid w:val="00EF231F"/>
    <w:rsid w:val="00EF24C0"/>
    <w:rsid w:val="00EF2945"/>
    <w:rsid w:val="00EF2EEF"/>
    <w:rsid w:val="00EF37F6"/>
    <w:rsid w:val="00EF3857"/>
    <w:rsid w:val="00EF447F"/>
    <w:rsid w:val="00EF4F35"/>
    <w:rsid w:val="00EF5139"/>
    <w:rsid w:val="00EF52AF"/>
    <w:rsid w:val="00EF636F"/>
    <w:rsid w:val="00EF6C05"/>
    <w:rsid w:val="00EF7F13"/>
    <w:rsid w:val="00EF7F53"/>
    <w:rsid w:val="00F004F3"/>
    <w:rsid w:val="00F00896"/>
    <w:rsid w:val="00F00C14"/>
    <w:rsid w:val="00F011DD"/>
    <w:rsid w:val="00F013FB"/>
    <w:rsid w:val="00F01FDA"/>
    <w:rsid w:val="00F02DCC"/>
    <w:rsid w:val="00F02E87"/>
    <w:rsid w:val="00F0317E"/>
    <w:rsid w:val="00F04B71"/>
    <w:rsid w:val="00F05103"/>
    <w:rsid w:val="00F05C41"/>
    <w:rsid w:val="00F067CD"/>
    <w:rsid w:val="00F068BC"/>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0A3"/>
    <w:rsid w:val="00F23714"/>
    <w:rsid w:val="00F23B69"/>
    <w:rsid w:val="00F23E5D"/>
    <w:rsid w:val="00F23F70"/>
    <w:rsid w:val="00F25B0F"/>
    <w:rsid w:val="00F25D98"/>
    <w:rsid w:val="00F26486"/>
    <w:rsid w:val="00F266D9"/>
    <w:rsid w:val="00F26A14"/>
    <w:rsid w:val="00F26A74"/>
    <w:rsid w:val="00F26CF7"/>
    <w:rsid w:val="00F27148"/>
    <w:rsid w:val="00F27223"/>
    <w:rsid w:val="00F275BB"/>
    <w:rsid w:val="00F27D31"/>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658B"/>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371"/>
    <w:rsid w:val="00F5179A"/>
    <w:rsid w:val="00F52A68"/>
    <w:rsid w:val="00F52E78"/>
    <w:rsid w:val="00F52E83"/>
    <w:rsid w:val="00F530F4"/>
    <w:rsid w:val="00F537EA"/>
    <w:rsid w:val="00F54C79"/>
    <w:rsid w:val="00F54FA6"/>
    <w:rsid w:val="00F55629"/>
    <w:rsid w:val="00F56292"/>
    <w:rsid w:val="00F5692A"/>
    <w:rsid w:val="00F57131"/>
    <w:rsid w:val="00F5739F"/>
    <w:rsid w:val="00F60510"/>
    <w:rsid w:val="00F606A5"/>
    <w:rsid w:val="00F606AB"/>
    <w:rsid w:val="00F6076C"/>
    <w:rsid w:val="00F61B42"/>
    <w:rsid w:val="00F61BC7"/>
    <w:rsid w:val="00F62350"/>
    <w:rsid w:val="00F62C03"/>
    <w:rsid w:val="00F62C5F"/>
    <w:rsid w:val="00F6320C"/>
    <w:rsid w:val="00F633A0"/>
    <w:rsid w:val="00F637DF"/>
    <w:rsid w:val="00F63A61"/>
    <w:rsid w:val="00F64697"/>
    <w:rsid w:val="00F6477C"/>
    <w:rsid w:val="00F64A65"/>
    <w:rsid w:val="00F64C89"/>
    <w:rsid w:val="00F65442"/>
    <w:rsid w:val="00F67155"/>
    <w:rsid w:val="00F675EF"/>
    <w:rsid w:val="00F67B12"/>
    <w:rsid w:val="00F720C5"/>
    <w:rsid w:val="00F7215B"/>
    <w:rsid w:val="00F72505"/>
    <w:rsid w:val="00F725AE"/>
    <w:rsid w:val="00F72ED7"/>
    <w:rsid w:val="00F7328E"/>
    <w:rsid w:val="00F73727"/>
    <w:rsid w:val="00F7376A"/>
    <w:rsid w:val="00F742A7"/>
    <w:rsid w:val="00F745D5"/>
    <w:rsid w:val="00F75E7C"/>
    <w:rsid w:val="00F7629D"/>
    <w:rsid w:val="00F76BCC"/>
    <w:rsid w:val="00F808AE"/>
    <w:rsid w:val="00F81510"/>
    <w:rsid w:val="00F81B41"/>
    <w:rsid w:val="00F82022"/>
    <w:rsid w:val="00F825CE"/>
    <w:rsid w:val="00F83557"/>
    <w:rsid w:val="00F83B2E"/>
    <w:rsid w:val="00F8443A"/>
    <w:rsid w:val="00F847B7"/>
    <w:rsid w:val="00F8559D"/>
    <w:rsid w:val="00F85BF5"/>
    <w:rsid w:val="00F85D31"/>
    <w:rsid w:val="00F86974"/>
    <w:rsid w:val="00F86DBF"/>
    <w:rsid w:val="00F875DD"/>
    <w:rsid w:val="00F87875"/>
    <w:rsid w:val="00F90396"/>
    <w:rsid w:val="00F90A7F"/>
    <w:rsid w:val="00F90AE0"/>
    <w:rsid w:val="00F91A51"/>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8A0"/>
    <w:rsid w:val="00FA2CFB"/>
    <w:rsid w:val="00FA2E46"/>
    <w:rsid w:val="00FA2FA6"/>
    <w:rsid w:val="00FA3951"/>
    <w:rsid w:val="00FA3985"/>
    <w:rsid w:val="00FA4509"/>
    <w:rsid w:val="00FA5146"/>
    <w:rsid w:val="00FA52CD"/>
    <w:rsid w:val="00FA5A9B"/>
    <w:rsid w:val="00FA5CA1"/>
    <w:rsid w:val="00FA62EA"/>
    <w:rsid w:val="00FA6D44"/>
    <w:rsid w:val="00FA75B6"/>
    <w:rsid w:val="00FA782F"/>
    <w:rsid w:val="00FA7CDB"/>
    <w:rsid w:val="00FB0444"/>
    <w:rsid w:val="00FB1CA3"/>
    <w:rsid w:val="00FB1CC6"/>
    <w:rsid w:val="00FB2174"/>
    <w:rsid w:val="00FB2AC1"/>
    <w:rsid w:val="00FB2E04"/>
    <w:rsid w:val="00FB3D73"/>
    <w:rsid w:val="00FB6386"/>
    <w:rsid w:val="00FB69C1"/>
    <w:rsid w:val="00FB6C26"/>
    <w:rsid w:val="00FB6F06"/>
    <w:rsid w:val="00FB7226"/>
    <w:rsid w:val="00FB72E5"/>
    <w:rsid w:val="00FB766D"/>
    <w:rsid w:val="00FC16F3"/>
    <w:rsid w:val="00FC1AE7"/>
    <w:rsid w:val="00FC1D46"/>
    <w:rsid w:val="00FC227E"/>
    <w:rsid w:val="00FC2323"/>
    <w:rsid w:val="00FC2438"/>
    <w:rsid w:val="00FC2574"/>
    <w:rsid w:val="00FC2A5F"/>
    <w:rsid w:val="00FC2E66"/>
    <w:rsid w:val="00FC331B"/>
    <w:rsid w:val="00FC3410"/>
    <w:rsid w:val="00FC3810"/>
    <w:rsid w:val="00FC3E22"/>
    <w:rsid w:val="00FC4320"/>
    <w:rsid w:val="00FC4393"/>
    <w:rsid w:val="00FC53C2"/>
    <w:rsid w:val="00FC58E6"/>
    <w:rsid w:val="00FC5A51"/>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3DF2"/>
    <w:rsid w:val="00FD4C17"/>
    <w:rsid w:val="00FD4F64"/>
    <w:rsid w:val="00FD53C6"/>
    <w:rsid w:val="00FD5457"/>
    <w:rsid w:val="00FD5742"/>
    <w:rsid w:val="00FD6006"/>
    <w:rsid w:val="00FD730B"/>
    <w:rsid w:val="00FD741D"/>
    <w:rsid w:val="00FD779D"/>
    <w:rsid w:val="00FD79FE"/>
    <w:rsid w:val="00FD7DA0"/>
    <w:rsid w:val="00FE02EF"/>
    <w:rsid w:val="00FE038A"/>
    <w:rsid w:val="00FE051E"/>
    <w:rsid w:val="00FE139E"/>
    <w:rsid w:val="00FE1EA1"/>
    <w:rsid w:val="00FE212B"/>
    <w:rsid w:val="00FE2451"/>
    <w:rsid w:val="00FE3046"/>
    <w:rsid w:val="00FE350B"/>
    <w:rsid w:val="00FE388D"/>
    <w:rsid w:val="00FE39D3"/>
    <w:rsid w:val="00FE47D6"/>
    <w:rsid w:val="00FE524B"/>
    <w:rsid w:val="00FE5907"/>
    <w:rsid w:val="00FE5E34"/>
    <w:rsid w:val="00FE6521"/>
    <w:rsid w:val="00FE7538"/>
    <w:rsid w:val="00FE7FDB"/>
    <w:rsid w:val="00FF0CCB"/>
    <w:rsid w:val="00FF1115"/>
    <w:rsid w:val="00FF1A26"/>
    <w:rsid w:val="00FF2BBF"/>
    <w:rsid w:val="00FF2E57"/>
    <w:rsid w:val="00FF2F7F"/>
    <w:rsid w:val="00FF303F"/>
    <w:rsid w:val="00FF4565"/>
    <w:rsid w:val="00FF4E83"/>
    <w:rsid w:val="00FF5227"/>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docId w15:val="{B82C7F19-F31A-480B-BEC0-C5C054228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259A"/>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Char"/>
    <w:qFormat/>
    <w:rsid w:val="004049AD"/>
    <w:pPr>
      <w:pBdr>
        <w:top w:val="none" w:sz="0" w:space="0" w:color="auto"/>
      </w:pBdr>
      <w:spacing w:before="180"/>
      <w:outlineLvl w:val="1"/>
    </w:pPr>
    <w:rPr>
      <w:sz w:val="32"/>
    </w:rPr>
  </w:style>
  <w:style w:type="paragraph" w:styleId="3">
    <w:name w:val="heading 3"/>
    <w:basedOn w:val="20"/>
    <w:next w:val="a"/>
    <w:link w:val="3Char"/>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
    <w:name w:val="heading 5"/>
    <w:basedOn w:val="4"/>
    <w:next w:val="a"/>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4049AD"/>
    <w:pPr>
      <w:spacing w:before="180"/>
      <w:ind w:left="2693" w:hanging="2693"/>
    </w:pPr>
    <w:rPr>
      <w:b/>
    </w:rPr>
  </w:style>
  <w:style w:type="paragraph" w:styleId="10">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4049AD"/>
    <w:pPr>
      <w:ind w:left="1701" w:hanging="1701"/>
    </w:pPr>
  </w:style>
  <w:style w:type="paragraph" w:styleId="40">
    <w:name w:val="toc 4"/>
    <w:basedOn w:val="30"/>
    <w:semiHidden/>
    <w:rsid w:val="004049AD"/>
    <w:pPr>
      <w:ind w:left="1418" w:hanging="1418"/>
    </w:pPr>
  </w:style>
  <w:style w:type="paragraph" w:styleId="30">
    <w:name w:val="toc 3"/>
    <w:basedOn w:val="21"/>
    <w:semiHidden/>
    <w:rsid w:val="004049AD"/>
    <w:pPr>
      <w:ind w:left="1134" w:hanging="1134"/>
    </w:pPr>
  </w:style>
  <w:style w:type="paragraph" w:styleId="21">
    <w:name w:val="toc 2"/>
    <w:basedOn w:val="10"/>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link w:val="Char"/>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90">
    <w:name w:val="toc 9"/>
    <w:basedOn w:val="80"/>
    <w:semiHidden/>
    <w:rsid w:val="004049AD"/>
    <w:pPr>
      <w:ind w:left="1418" w:hanging="1418"/>
    </w:pPr>
  </w:style>
  <w:style w:type="paragraph" w:customStyle="1" w:styleId="EX">
    <w:name w:val="EX"/>
    <w:basedOn w:val="a"/>
    <w:rsid w:val="004049AD"/>
    <w:pPr>
      <w:keepLines/>
      <w:ind w:left="1702" w:hanging="1418"/>
    </w:pPr>
  </w:style>
  <w:style w:type="paragraph" w:customStyle="1" w:styleId="FP">
    <w:name w:val="FP"/>
    <w:basedOn w:val="a"/>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60">
    <w:name w:val="toc 6"/>
    <w:basedOn w:val="50"/>
    <w:next w:val="a"/>
    <w:semiHidden/>
    <w:rsid w:val="004049AD"/>
    <w:pPr>
      <w:ind w:left="1985" w:hanging="1985"/>
    </w:pPr>
  </w:style>
  <w:style w:type="paragraph" w:styleId="70">
    <w:name w:val="toc 7"/>
    <w:basedOn w:val="60"/>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1">
    <w:name w:val="List 4"/>
    <w:basedOn w:val="32"/>
    <w:rsid w:val="004049AD"/>
    <w:pPr>
      <w:ind w:left="1418"/>
    </w:pPr>
  </w:style>
  <w:style w:type="paragraph" w:styleId="51">
    <w:name w:val="List 5"/>
    <w:basedOn w:val="41"/>
    <w:rsid w:val="004049AD"/>
    <w:pPr>
      <w:ind w:left="1702"/>
    </w:pPr>
  </w:style>
  <w:style w:type="paragraph" w:customStyle="1" w:styleId="EditorsNote">
    <w:name w:val="Editor's Note"/>
    <w:basedOn w:val="NO"/>
    <w:rsid w:val="004049AD"/>
    <w:rPr>
      <w:color w:val="FF0000"/>
    </w:rPr>
  </w:style>
  <w:style w:type="paragraph" w:styleId="a8">
    <w:name w:val="List"/>
    <w:basedOn w:val="a"/>
    <w:rsid w:val="004049AD"/>
    <w:pPr>
      <w:ind w:left="568" w:hanging="284"/>
    </w:pPr>
  </w:style>
  <w:style w:type="paragraph" w:styleId="a7">
    <w:name w:val="List Bullet"/>
    <w:basedOn w:val="a8"/>
    <w:rsid w:val="004049AD"/>
  </w:style>
  <w:style w:type="paragraph" w:styleId="42">
    <w:name w:val="List Bullet 4"/>
    <w:basedOn w:val="31"/>
    <w:rsid w:val="004049AD"/>
    <w:pPr>
      <w:ind w:left="1418"/>
    </w:pPr>
  </w:style>
  <w:style w:type="paragraph" w:styleId="52">
    <w:name w:val="List Bullet 5"/>
    <w:basedOn w:val="42"/>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1"/>
    <w:link w:val="B4Char"/>
    <w:qFormat/>
    <w:rsid w:val="004049AD"/>
  </w:style>
  <w:style w:type="paragraph" w:customStyle="1" w:styleId="B5">
    <w:name w:val="B5"/>
    <w:basedOn w:val="51"/>
    <w:link w:val="B5Char"/>
    <w:qFormat/>
    <w:rsid w:val="004049AD"/>
  </w:style>
  <w:style w:type="paragraph" w:styleId="a9">
    <w:name w:val="footer"/>
    <w:basedOn w:val="a4"/>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uiPriority w:val="99"/>
    <w:qFormat/>
    <w:rPr>
      <w:sz w:val="16"/>
    </w:rPr>
  </w:style>
  <w:style w:type="paragraph" w:styleId="ac">
    <w:name w:val="annotation text"/>
    <w:basedOn w:val="a"/>
    <w:link w:val="Char0"/>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har0">
    <w:name w:val="批注文字 Char"/>
    <w:link w:val="ac"/>
    <w:uiPriority w:val="99"/>
    <w:qFormat/>
    <w:rsid w:val="00F95ED6"/>
    <w:rPr>
      <w:rFonts w:ascii="Times New Roman" w:hAnsi="Times New Roman"/>
      <w:lang w:val="en-GB" w:eastAsia="en-US"/>
    </w:rPr>
  </w:style>
  <w:style w:type="paragraph" w:styleId="af1">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Char1"/>
    <w:uiPriority w:val="34"/>
    <w:qFormat/>
    <w:rsid w:val="0005728E"/>
    <w:pPr>
      <w:spacing w:after="0"/>
      <w:ind w:left="720"/>
      <w:jc w:val="both"/>
    </w:pPr>
    <w:rPr>
      <w:rFonts w:ascii="等线" w:hAnsi="宋体" w:cs="宋体"/>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A0015A"/>
    <w:pPr>
      <w:spacing w:afterLines="60" w:after="120"/>
      <w:jc w:val="both"/>
    </w:pPr>
    <w:rPr>
      <w:szCs w:val="24"/>
      <w:lang w:val="x-none"/>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A0015A"/>
    <w:rPr>
      <w:rFonts w:ascii="Times New Roman" w:hAnsi="Times New Roman"/>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3">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4">
    <w:name w:val="Title"/>
    <w:basedOn w:val="a"/>
    <w:next w:val="a"/>
    <w:link w:val="Char3"/>
    <w:qFormat/>
    <w:rsid w:val="00CC7F7A"/>
    <w:pPr>
      <w:spacing w:before="240" w:after="60"/>
      <w:jc w:val="center"/>
      <w:outlineLvl w:val="0"/>
    </w:pPr>
    <w:rPr>
      <w:rFonts w:ascii="Calibri Light" w:hAnsi="Calibri Light"/>
      <w:b/>
      <w:bCs/>
      <w:kern w:val="28"/>
      <w:sz w:val="32"/>
      <w:szCs w:val="32"/>
    </w:rPr>
  </w:style>
  <w:style w:type="character" w:customStyle="1" w:styleId="Char3">
    <w:name w:val="标题 Char"/>
    <w:link w:val="af4"/>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Char">
    <w:name w:val="页眉 Char"/>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5">
    <w:name w:val="Normal (Web)"/>
    <w:basedOn w:val="a"/>
    <w:uiPriority w:val="99"/>
    <w:unhideWhenUsed/>
    <w:rsid w:val="00435010"/>
    <w:pPr>
      <w:spacing w:before="100" w:beforeAutospacing="1" w:after="100" w:afterAutospacing="1"/>
    </w:pPr>
    <w:rPr>
      <w:rFonts w:ascii="宋体" w:hAnsi="宋体" w:cs="宋体"/>
      <w:sz w:val="24"/>
      <w:szCs w:val="24"/>
      <w:lang w:val="en-US"/>
    </w:rPr>
  </w:style>
  <w:style w:type="paragraph" w:styleId="af6">
    <w:name w:val="Revision"/>
    <w:hidden/>
    <w:uiPriority w:val="99"/>
    <w:semiHidden/>
    <w:rsid w:val="004909A6"/>
    <w:rPr>
      <w:rFonts w:ascii="Times New Roman" w:hAnsi="Times New Roman"/>
      <w:lang w:val="en-GB" w:eastAsia="en-US"/>
    </w:rPr>
  </w:style>
  <w:style w:type="character" w:customStyle="1" w:styleId="1Char">
    <w:name w:val="标题 1 Char"/>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Char">
    <w:name w:val="标题 3 Char"/>
    <w:link w:val="3"/>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2">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0"/>
    <w:rsid w:val="00710ADB"/>
    <w:rPr>
      <w:rFonts w:ascii="Arial" w:hAnsi="Arial"/>
      <w:sz w:val="32"/>
      <w:lang w:val="en-GB"/>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af8">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Char4"/>
    <w:unhideWhenUsed/>
    <w:qFormat/>
    <w:rsid w:val="00826177"/>
    <w:pPr>
      <w:spacing w:after="200"/>
    </w:pPr>
    <w:rPr>
      <w:rFonts w:eastAsia="等线"/>
      <w:i/>
      <w:iCs/>
      <w:color w:val="44546A"/>
      <w:sz w:val="18"/>
      <w:szCs w:val="18"/>
      <w:lang w:val="en-US"/>
    </w:rPr>
  </w:style>
  <w:style w:type="character" w:customStyle="1" w:styleId="Char4">
    <w:name w:val="题注 Char"/>
    <w:aliases w:val="cap Char1,cap Char Char,Caption Char1 Char Char,cap Char Char1 Char,Caption Char Char1 Char Char,cap Char2 Char,cap1 Char,cap2 Char,cap11 Char1,Légende-figure Char1,Légende-figure Char Char,Beschrifubg Char,Beschriftung Char Char1,label Char"/>
    <w:link w:val="af8"/>
    <w:qFormat/>
    <w:rsid w:val="00826177"/>
    <w:rPr>
      <w:rFonts w:ascii="Times New Roman" w:eastAsia="等线" w:hAnsi="Times New Roman"/>
      <w:i/>
      <w:iCs/>
      <w:color w:val="44546A"/>
      <w:sz w:val="18"/>
      <w:szCs w:val="18"/>
      <w:lang w:eastAsia="en-US"/>
    </w:rPr>
  </w:style>
  <w:style w:type="character" w:customStyle="1" w:styleId="Char1">
    <w:name w:val="列出段落 Char1"/>
    <w:aliases w:val="- Bullets Char,?? ?? Char,????? Char,???? Char,Lista1 Char,中等深浅网格 1 - 着色 21 Char,¥¡¡¡¡ì¬º¥¹¥È¶ÎÂä Char,ÁÐ³ö¶ÎÂä Char,¥ê¥¹¥È¶ÎÂä Char,列表段落1 Char,—ño’i—Ž Char,1st level - Bullet List Paragraph Char,Lettre d'introduction Char,Bullet list Char"/>
    <w:link w:val="af1"/>
    <w:uiPriority w:val="34"/>
    <w:qFormat/>
    <w:locked/>
    <w:rsid w:val="0039637E"/>
    <w:rPr>
      <w:rFonts w:ascii="等线" w:hAnsi="宋体" w:cs="宋体"/>
      <w:sz w:val="21"/>
      <w:szCs w:val="21"/>
    </w:rPr>
  </w:style>
  <w:style w:type="character" w:customStyle="1" w:styleId="Char5">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table" w:customStyle="1" w:styleId="TableGrid1">
    <w:name w:val="Table Grid1"/>
    <w:basedOn w:val="a1"/>
    <w:next w:val="af3"/>
    <w:rsid w:val="00700AD5"/>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1513521">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72360989">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8739993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19903769">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204487">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68025957">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69076374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10386468">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92828183">
      <w:bodyDiv w:val="1"/>
      <w:marLeft w:val="0"/>
      <w:marRight w:val="0"/>
      <w:marTop w:val="0"/>
      <w:marBottom w:val="0"/>
      <w:divBdr>
        <w:top w:val="none" w:sz="0" w:space="0" w:color="auto"/>
        <w:left w:val="none" w:sz="0" w:space="0" w:color="auto"/>
        <w:bottom w:val="none" w:sz="0" w:space="0" w:color="auto"/>
        <w:right w:val="none" w:sz="0" w:space="0" w:color="auto"/>
      </w:divBdr>
    </w:div>
    <w:div w:id="1000693011">
      <w:bodyDiv w:val="1"/>
      <w:marLeft w:val="0"/>
      <w:marRight w:val="0"/>
      <w:marTop w:val="0"/>
      <w:marBottom w:val="0"/>
      <w:divBdr>
        <w:top w:val="none" w:sz="0" w:space="0" w:color="auto"/>
        <w:left w:val="none" w:sz="0" w:space="0" w:color="auto"/>
        <w:bottom w:val="none" w:sz="0" w:space="0" w:color="auto"/>
        <w:right w:val="none" w:sz="0" w:space="0" w:color="auto"/>
      </w:divBdr>
      <w:divsChild>
        <w:div w:id="293758464">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7226661">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98086713">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0625345">
      <w:bodyDiv w:val="1"/>
      <w:marLeft w:val="0"/>
      <w:marRight w:val="0"/>
      <w:marTop w:val="0"/>
      <w:marBottom w:val="0"/>
      <w:divBdr>
        <w:top w:val="none" w:sz="0" w:space="0" w:color="auto"/>
        <w:left w:val="none" w:sz="0" w:space="0" w:color="auto"/>
        <w:bottom w:val="none" w:sz="0" w:space="0" w:color="auto"/>
        <w:right w:val="none" w:sz="0" w:space="0" w:color="auto"/>
      </w:divBdr>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54824137">
      <w:bodyDiv w:val="1"/>
      <w:marLeft w:val="0"/>
      <w:marRight w:val="0"/>
      <w:marTop w:val="0"/>
      <w:marBottom w:val="0"/>
      <w:divBdr>
        <w:top w:val="none" w:sz="0" w:space="0" w:color="auto"/>
        <w:left w:val="none" w:sz="0" w:space="0" w:color="auto"/>
        <w:bottom w:val="none" w:sz="0" w:space="0" w:color="auto"/>
        <w:right w:val="none" w:sz="0" w:space="0" w:color="auto"/>
      </w:divBdr>
    </w:div>
    <w:div w:id="1960069219">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E1664-B6C2-4707-989E-E5D5397D4C6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182</TotalTime>
  <Pages>1</Pages>
  <Words>157</Words>
  <Characters>901</Characters>
  <Application>Microsoft Office Word</Application>
  <DocSecurity>0</DocSecurity>
  <Lines>7</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1056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39</cp:revision>
  <dcterms:created xsi:type="dcterms:W3CDTF">2024-11-01T01:51:00Z</dcterms:created>
  <dcterms:modified xsi:type="dcterms:W3CDTF">2025-05-09T10:13:00Z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(3)BXgdWqCqxPFQsi+HePGZeLptmh6pzHv4eRp2PO3MDfKur8qPjLDmX9QOB0R+ys5vZ/Q+QYXv 5z6bWRexYEXO3pcO5oOBNNpyJO1PzXKx91j0Errta5GjK3LIyKQDo3wYA/Y1fr4mbj4u8VSb oaWNThaNCC3x85dm/jCc0PuPvZvwQ5XsBiiZTefU1ad0lk+lvfhOeO5dFplRT4GW28bWzO2R UxT/Jsu7gzD4y6VF53</vt:lpwstr>
  </property>
  <property fmtid="{D5CDD505-2E9C-101B-9397-08002B2CF9AE}" pid="4" name="_2015_ms_pID_7253431">
    <vt:lpwstr>hNybUbmcwvqYkMpnuajjB6E3gwX4pNkOa7qGJH3EaZQEvE0taKzX35 WIxipD4hF7CWifJJxRRQBIXBxlmU5JXtLVnZjK6kc1xyfoo7Yl1UKHSwENifHw2hj1tprryq bX5Rb7Tuc+cA1YLglv7BwN7NCcW11yx29lCeeqUB1vo0N90y8ns5zIILTXzYVmrWqr6Tp3KN zvA7nqPqYa75UgslnjdvqTvzB+OjGnL2YUmN</vt:lpwstr>
  </property>
  <property fmtid="{D5CDD505-2E9C-101B-9397-08002B2CF9AE}" pid="5" name="_2015_ms_pID_7253432">
    <vt:lpwstr>YA==</vt:lpwstr>
  </property>
  <property fmtid="{D5CDD505-2E9C-101B-9397-08002B2CF9AE}" pid="6" name="MSIP_Label_0359f705-2ba0-454b-9cfc-6ce5bcaac040_Enabled">
    <vt:lpwstr>true</vt:lpwstr>
  </property>
  <property fmtid="{D5CDD505-2E9C-101B-9397-08002B2CF9AE}" pid="7" name="MSIP_Label_0359f705-2ba0-454b-9cfc-6ce5bcaac040_SetDate">
    <vt:lpwstr>2024-08-06T13:13:59Z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d379820a-239f-4e01-a7af-e0a0d1fda86f</vt:lpwstr>
  </property>
  <property fmtid="{D5CDD505-2E9C-101B-9397-08002B2CF9AE}" pid="12" name="MSIP_Label_0359f705-2ba0-454b-9cfc-6ce5bcaac040_ContentBits">
    <vt:lpwstr>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1729603395</vt:lpwstr>
  </property>
  <property fmtid="{D5CDD505-2E9C-101B-9397-08002B2CF9AE}" pid="17" name="CWMabf87ce090f911ef800009a0000009a0">
    <vt:lpwstr>CWMrLVeJU2b55WGdr9PJlnMn2E/aapsV3EYUsTI5RdJPYN+u52uInz3/0uDyYYELURCvzmxe/KbLoDnsv660Es+rQ==</vt:lpwstr>
  </property>
  <property fmtid="{D5CDD505-2E9C-101B-9397-08002B2CF9AE}" pid="18" name="MSIP_Label_a7295cc1-d279-42ac-ab4d-3b0f4fece050_Enabled">
    <vt:lpwstr>true</vt:lpwstr>
  </property>
  <property fmtid="{D5CDD505-2E9C-101B-9397-08002B2CF9AE}" pid="19" name="MSIP_Label_a7295cc1-d279-42ac-ab4d-3b0f4fece050_SetDate">
    <vt:lpwstr>2024-10-24T02:46:12Z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bf842006-8f86-4a45-901e-0d6f9aac0325</vt:lpwstr>
  </property>
  <property fmtid="{D5CDD505-2E9C-101B-9397-08002B2CF9AE}" pid="24" name="MSIP_Label_a7295cc1-d279-42ac-ab4d-3b0f4fece050_ContentBits">
    <vt:lpwstr>0</vt:lpwstr>
  </property>
</Properties>
</file>